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3AD12" w14:textId="092B54BC" w:rsidR="003C4C0A" w:rsidRPr="00FD744C" w:rsidRDefault="003C4C0A" w:rsidP="003C4C0A">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sidRPr="00FD744C">
        <w:rPr>
          <w:b/>
          <w:noProof/>
          <w:sz w:val="24"/>
        </w:rPr>
        <w:t>3GPP TSG-</w:t>
      </w:r>
      <w:fldSimple w:instr=" DOCPROPERTY  TSG/WGRef  \* MERGEFORMAT ">
        <w:r w:rsidRPr="00FD744C">
          <w:rPr>
            <w:b/>
            <w:noProof/>
            <w:sz w:val="24"/>
          </w:rPr>
          <w:t>RAN5</w:t>
        </w:r>
      </w:fldSimple>
      <w:r w:rsidRPr="00FD744C">
        <w:rPr>
          <w:b/>
          <w:noProof/>
          <w:sz w:val="24"/>
        </w:rPr>
        <w:t xml:space="preserve"> Meeting #</w:t>
      </w:r>
      <w:fldSimple w:instr=" DOCPROPERTY  MtgSeq  \* MERGEFORMAT ">
        <w:r w:rsidRPr="00FD744C">
          <w:rPr>
            <w:b/>
            <w:noProof/>
            <w:sz w:val="24"/>
          </w:rPr>
          <w:t>100</w:t>
        </w:r>
      </w:fldSimple>
      <w:r w:rsidRPr="00FD744C">
        <w:fldChar w:fldCharType="begin"/>
      </w:r>
      <w:r w:rsidRPr="00FD744C">
        <w:instrText xml:space="preserve"> DOCPROPERTY  MtgTitle  \* MERGEFORMAT </w:instrText>
      </w:r>
      <w:r w:rsidRPr="00FD744C">
        <w:fldChar w:fldCharType="end"/>
      </w:r>
      <w:r w:rsidRPr="00FD744C">
        <w:rPr>
          <w:b/>
          <w:i/>
          <w:noProof/>
          <w:sz w:val="28"/>
        </w:rPr>
        <w:tab/>
      </w:r>
      <w:fldSimple w:instr=" DOCPROPERTY  Tdoc#  \* MERGEFORMAT ">
        <w:r w:rsidR="00787AAA" w:rsidRPr="00787AAA">
          <w:rPr>
            <w:b/>
            <w:i/>
            <w:noProof/>
            <w:sz w:val="28"/>
          </w:rPr>
          <w:t>R5-235413</w:t>
        </w:r>
      </w:fldSimple>
    </w:p>
    <w:p w14:paraId="03B35D84" w14:textId="77777777" w:rsidR="003C4C0A" w:rsidRPr="00FD744C" w:rsidRDefault="00FD7CF8" w:rsidP="003C4C0A">
      <w:pPr>
        <w:pStyle w:val="CRCoverPage"/>
        <w:outlineLvl w:val="0"/>
        <w:rPr>
          <w:b/>
          <w:noProof/>
          <w:sz w:val="24"/>
        </w:rPr>
      </w:pPr>
      <w:fldSimple w:instr=" DOCPROPERTY  Location  \* MERGEFORMAT ">
        <w:r w:rsidR="003C4C0A" w:rsidRPr="00FD744C">
          <w:rPr>
            <w:b/>
            <w:noProof/>
            <w:sz w:val="24"/>
          </w:rPr>
          <w:t>Toulouse</w:t>
        </w:r>
      </w:fldSimple>
      <w:r w:rsidR="003C4C0A" w:rsidRPr="00FD744C">
        <w:rPr>
          <w:b/>
          <w:noProof/>
          <w:sz w:val="24"/>
        </w:rPr>
        <w:t xml:space="preserve">, </w:t>
      </w:r>
      <w:fldSimple w:instr=" DOCPROPERTY  Country  \* MERGEFORMAT ">
        <w:r w:rsidR="003C4C0A" w:rsidRPr="00FD744C">
          <w:rPr>
            <w:b/>
            <w:noProof/>
            <w:sz w:val="24"/>
          </w:rPr>
          <w:t>France</w:t>
        </w:r>
      </w:fldSimple>
      <w:r w:rsidR="003C4C0A" w:rsidRPr="00FD744C">
        <w:rPr>
          <w:b/>
          <w:noProof/>
          <w:sz w:val="24"/>
        </w:rPr>
        <w:t xml:space="preserve">, </w:t>
      </w:r>
      <w:fldSimple w:instr=" DOCPROPERTY  StartDate  \* MERGEFORMAT ">
        <w:r w:rsidR="003C4C0A" w:rsidRPr="00FD744C">
          <w:rPr>
            <w:b/>
            <w:noProof/>
            <w:sz w:val="24"/>
          </w:rPr>
          <w:t>21st Aug 2023</w:t>
        </w:r>
      </w:fldSimple>
      <w:r w:rsidR="003C4C0A" w:rsidRPr="00FD744C">
        <w:rPr>
          <w:b/>
          <w:noProof/>
          <w:sz w:val="24"/>
        </w:rPr>
        <w:t xml:space="preserve"> - </w:t>
      </w:r>
      <w:fldSimple w:instr=" DOCPROPERTY  EndDate  \* MERGEFORMAT ">
        <w:r w:rsidR="003C4C0A" w:rsidRPr="00FD744C">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C0A" w:rsidRPr="00FD744C" w14:paraId="7D055483" w14:textId="77777777" w:rsidTr="00B33CEE">
        <w:tc>
          <w:tcPr>
            <w:tcW w:w="9641" w:type="dxa"/>
            <w:gridSpan w:val="9"/>
            <w:tcBorders>
              <w:top w:val="single" w:sz="4" w:space="0" w:color="auto"/>
              <w:left w:val="single" w:sz="4" w:space="0" w:color="auto"/>
              <w:right w:val="single" w:sz="4" w:space="0" w:color="auto"/>
            </w:tcBorders>
          </w:tcPr>
          <w:p w14:paraId="1317397E" w14:textId="77777777" w:rsidR="003C4C0A" w:rsidRPr="00FD744C" w:rsidRDefault="003C4C0A" w:rsidP="00B33CEE">
            <w:pPr>
              <w:pStyle w:val="CRCoverPage"/>
              <w:spacing w:after="0"/>
              <w:jc w:val="right"/>
              <w:rPr>
                <w:i/>
                <w:noProof/>
              </w:rPr>
            </w:pPr>
            <w:r w:rsidRPr="00FD744C">
              <w:rPr>
                <w:i/>
                <w:noProof/>
                <w:sz w:val="14"/>
              </w:rPr>
              <w:t>CR-Form-v12.2</w:t>
            </w:r>
          </w:p>
        </w:tc>
      </w:tr>
      <w:tr w:rsidR="003C4C0A" w:rsidRPr="00FD744C" w14:paraId="103BC439" w14:textId="77777777" w:rsidTr="00B33CEE">
        <w:tc>
          <w:tcPr>
            <w:tcW w:w="9641" w:type="dxa"/>
            <w:gridSpan w:val="9"/>
            <w:tcBorders>
              <w:left w:val="single" w:sz="4" w:space="0" w:color="auto"/>
              <w:right w:val="single" w:sz="4" w:space="0" w:color="auto"/>
            </w:tcBorders>
          </w:tcPr>
          <w:p w14:paraId="50881934" w14:textId="77777777" w:rsidR="003C4C0A" w:rsidRPr="00FD744C" w:rsidRDefault="003C4C0A" w:rsidP="00B33CEE">
            <w:pPr>
              <w:pStyle w:val="CRCoverPage"/>
              <w:spacing w:after="0"/>
              <w:jc w:val="center"/>
              <w:rPr>
                <w:noProof/>
              </w:rPr>
            </w:pPr>
            <w:r w:rsidRPr="00FD744C">
              <w:rPr>
                <w:b/>
                <w:noProof/>
                <w:sz w:val="32"/>
              </w:rPr>
              <w:t>CHANGE REQUEST</w:t>
            </w:r>
          </w:p>
        </w:tc>
      </w:tr>
      <w:tr w:rsidR="003C4C0A" w:rsidRPr="00FD744C" w14:paraId="34DF5864" w14:textId="77777777" w:rsidTr="00B33CEE">
        <w:tc>
          <w:tcPr>
            <w:tcW w:w="9641" w:type="dxa"/>
            <w:gridSpan w:val="9"/>
            <w:tcBorders>
              <w:left w:val="single" w:sz="4" w:space="0" w:color="auto"/>
              <w:right w:val="single" w:sz="4" w:space="0" w:color="auto"/>
            </w:tcBorders>
          </w:tcPr>
          <w:p w14:paraId="5FE37A80" w14:textId="77777777" w:rsidR="003C4C0A" w:rsidRPr="00FD744C" w:rsidRDefault="003C4C0A" w:rsidP="00B33CEE">
            <w:pPr>
              <w:pStyle w:val="CRCoverPage"/>
              <w:spacing w:after="0"/>
              <w:rPr>
                <w:noProof/>
                <w:sz w:val="8"/>
                <w:szCs w:val="8"/>
              </w:rPr>
            </w:pPr>
          </w:p>
        </w:tc>
      </w:tr>
      <w:tr w:rsidR="003C4C0A" w:rsidRPr="00FD744C" w14:paraId="33809049" w14:textId="77777777" w:rsidTr="00B33CEE">
        <w:tc>
          <w:tcPr>
            <w:tcW w:w="142" w:type="dxa"/>
            <w:tcBorders>
              <w:left w:val="single" w:sz="4" w:space="0" w:color="auto"/>
            </w:tcBorders>
          </w:tcPr>
          <w:p w14:paraId="774ED0A3" w14:textId="77777777" w:rsidR="003C4C0A" w:rsidRPr="00FD744C" w:rsidRDefault="003C4C0A" w:rsidP="00B33CEE">
            <w:pPr>
              <w:pStyle w:val="CRCoverPage"/>
              <w:spacing w:after="0"/>
              <w:jc w:val="right"/>
              <w:rPr>
                <w:noProof/>
              </w:rPr>
            </w:pPr>
          </w:p>
        </w:tc>
        <w:tc>
          <w:tcPr>
            <w:tcW w:w="1559" w:type="dxa"/>
            <w:shd w:val="pct30" w:color="FFFF00" w:fill="auto"/>
          </w:tcPr>
          <w:p w14:paraId="25A6F507" w14:textId="77777777" w:rsidR="003C4C0A" w:rsidRPr="00FD744C" w:rsidRDefault="00FD7CF8" w:rsidP="00B33CEE">
            <w:pPr>
              <w:pStyle w:val="CRCoverPage"/>
              <w:spacing w:after="0"/>
              <w:jc w:val="right"/>
              <w:rPr>
                <w:b/>
                <w:noProof/>
                <w:sz w:val="28"/>
              </w:rPr>
            </w:pPr>
            <w:fldSimple w:instr=" DOCPROPERTY  Spec#  \* MERGEFORMAT ">
              <w:r w:rsidR="003C4C0A" w:rsidRPr="00FD744C">
                <w:rPr>
                  <w:b/>
                  <w:noProof/>
                  <w:sz w:val="28"/>
                </w:rPr>
                <w:t>36.579-7</w:t>
              </w:r>
            </w:fldSimple>
          </w:p>
        </w:tc>
        <w:tc>
          <w:tcPr>
            <w:tcW w:w="709" w:type="dxa"/>
          </w:tcPr>
          <w:p w14:paraId="1112D21B" w14:textId="77777777" w:rsidR="003C4C0A" w:rsidRPr="00FD744C" w:rsidRDefault="003C4C0A" w:rsidP="00B33CEE">
            <w:pPr>
              <w:pStyle w:val="CRCoverPage"/>
              <w:spacing w:after="0"/>
              <w:jc w:val="center"/>
              <w:rPr>
                <w:noProof/>
              </w:rPr>
            </w:pPr>
            <w:r w:rsidRPr="00FD744C">
              <w:rPr>
                <w:b/>
                <w:noProof/>
                <w:sz w:val="28"/>
              </w:rPr>
              <w:t>CR</w:t>
            </w:r>
          </w:p>
        </w:tc>
        <w:tc>
          <w:tcPr>
            <w:tcW w:w="1276" w:type="dxa"/>
            <w:shd w:val="pct30" w:color="FFFF00" w:fill="auto"/>
          </w:tcPr>
          <w:p w14:paraId="1A131101" w14:textId="77777777" w:rsidR="003C4C0A" w:rsidRPr="00FD744C" w:rsidRDefault="00FD7CF8" w:rsidP="00B33CEE">
            <w:pPr>
              <w:pStyle w:val="CRCoverPage"/>
              <w:spacing w:after="0"/>
              <w:rPr>
                <w:noProof/>
              </w:rPr>
            </w:pPr>
            <w:fldSimple w:instr=" DOCPROPERTY  Cr#  \* MERGEFORMAT ">
              <w:r w:rsidR="003C4C0A" w:rsidRPr="00FD744C">
                <w:rPr>
                  <w:b/>
                  <w:noProof/>
                  <w:sz w:val="28"/>
                </w:rPr>
                <w:t>0048</w:t>
              </w:r>
            </w:fldSimple>
          </w:p>
        </w:tc>
        <w:tc>
          <w:tcPr>
            <w:tcW w:w="709" w:type="dxa"/>
          </w:tcPr>
          <w:p w14:paraId="688019DE" w14:textId="77777777" w:rsidR="003C4C0A" w:rsidRPr="00FD744C" w:rsidRDefault="003C4C0A" w:rsidP="00B33CEE">
            <w:pPr>
              <w:pStyle w:val="CRCoverPage"/>
              <w:tabs>
                <w:tab w:val="right" w:pos="625"/>
              </w:tabs>
              <w:spacing w:after="0"/>
              <w:jc w:val="center"/>
              <w:rPr>
                <w:noProof/>
              </w:rPr>
            </w:pPr>
            <w:r w:rsidRPr="00FD744C">
              <w:rPr>
                <w:b/>
                <w:bCs/>
                <w:noProof/>
                <w:sz w:val="28"/>
              </w:rPr>
              <w:t>rev</w:t>
            </w:r>
          </w:p>
        </w:tc>
        <w:tc>
          <w:tcPr>
            <w:tcW w:w="992" w:type="dxa"/>
            <w:shd w:val="pct30" w:color="FFFF00" w:fill="auto"/>
          </w:tcPr>
          <w:p w14:paraId="156D56EE" w14:textId="47A5B955" w:rsidR="003C4C0A" w:rsidRPr="00FD744C" w:rsidRDefault="000724B3" w:rsidP="00B33CEE">
            <w:pPr>
              <w:pStyle w:val="CRCoverPage"/>
              <w:spacing w:after="0"/>
              <w:jc w:val="center"/>
              <w:rPr>
                <w:b/>
                <w:noProof/>
              </w:rPr>
            </w:pPr>
            <w:r w:rsidRPr="00FD744C">
              <w:rPr>
                <w:b/>
                <w:noProof/>
                <w:sz w:val="28"/>
              </w:rPr>
              <w:t>1</w:t>
            </w:r>
          </w:p>
        </w:tc>
        <w:tc>
          <w:tcPr>
            <w:tcW w:w="2410" w:type="dxa"/>
          </w:tcPr>
          <w:p w14:paraId="1EACB6EA" w14:textId="77777777" w:rsidR="003C4C0A" w:rsidRPr="00FD744C" w:rsidRDefault="003C4C0A" w:rsidP="00B33CEE">
            <w:pPr>
              <w:pStyle w:val="CRCoverPage"/>
              <w:tabs>
                <w:tab w:val="right" w:pos="1825"/>
              </w:tabs>
              <w:spacing w:after="0"/>
              <w:jc w:val="center"/>
              <w:rPr>
                <w:noProof/>
              </w:rPr>
            </w:pPr>
            <w:r w:rsidRPr="00FD744C">
              <w:rPr>
                <w:b/>
                <w:noProof/>
                <w:sz w:val="28"/>
                <w:szCs w:val="28"/>
              </w:rPr>
              <w:t>Current version:</w:t>
            </w:r>
          </w:p>
        </w:tc>
        <w:tc>
          <w:tcPr>
            <w:tcW w:w="1701" w:type="dxa"/>
            <w:shd w:val="pct30" w:color="FFFF00" w:fill="auto"/>
          </w:tcPr>
          <w:p w14:paraId="62F1E94D" w14:textId="77777777" w:rsidR="003C4C0A" w:rsidRPr="00FD744C" w:rsidRDefault="00FD7CF8" w:rsidP="00B33CEE">
            <w:pPr>
              <w:pStyle w:val="CRCoverPage"/>
              <w:spacing w:after="0"/>
              <w:jc w:val="center"/>
              <w:rPr>
                <w:noProof/>
                <w:sz w:val="28"/>
              </w:rPr>
            </w:pPr>
            <w:fldSimple w:instr=" DOCPROPERTY  Version  \* MERGEFORMAT ">
              <w:r w:rsidR="003C4C0A" w:rsidRPr="00FD744C">
                <w:rPr>
                  <w:b/>
                  <w:noProof/>
                  <w:sz w:val="28"/>
                </w:rPr>
                <w:t>16.0.0</w:t>
              </w:r>
            </w:fldSimple>
          </w:p>
        </w:tc>
        <w:tc>
          <w:tcPr>
            <w:tcW w:w="143" w:type="dxa"/>
            <w:tcBorders>
              <w:right w:val="single" w:sz="4" w:space="0" w:color="auto"/>
            </w:tcBorders>
          </w:tcPr>
          <w:p w14:paraId="759014F2" w14:textId="77777777" w:rsidR="003C4C0A" w:rsidRPr="00FD744C" w:rsidRDefault="003C4C0A" w:rsidP="00B33CEE">
            <w:pPr>
              <w:pStyle w:val="CRCoverPage"/>
              <w:spacing w:after="0"/>
              <w:rPr>
                <w:noProof/>
              </w:rPr>
            </w:pPr>
          </w:p>
        </w:tc>
      </w:tr>
      <w:tr w:rsidR="003C4C0A" w:rsidRPr="00FD744C" w14:paraId="429AA883" w14:textId="77777777" w:rsidTr="00B33CEE">
        <w:tc>
          <w:tcPr>
            <w:tcW w:w="9641" w:type="dxa"/>
            <w:gridSpan w:val="9"/>
            <w:tcBorders>
              <w:left w:val="single" w:sz="4" w:space="0" w:color="auto"/>
              <w:right w:val="single" w:sz="4" w:space="0" w:color="auto"/>
            </w:tcBorders>
          </w:tcPr>
          <w:p w14:paraId="662C0A79" w14:textId="77777777" w:rsidR="003C4C0A" w:rsidRPr="00FD744C" w:rsidRDefault="003C4C0A" w:rsidP="00B33CEE">
            <w:pPr>
              <w:pStyle w:val="CRCoverPage"/>
              <w:spacing w:after="0"/>
              <w:rPr>
                <w:noProof/>
              </w:rPr>
            </w:pPr>
          </w:p>
        </w:tc>
      </w:tr>
      <w:tr w:rsidR="003C4C0A" w:rsidRPr="00FD744C" w14:paraId="1843346A" w14:textId="77777777" w:rsidTr="00B33CEE">
        <w:tc>
          <w:tcPr>
            <w:tcW w:w="9641" w:type="dxa"/>
            <w:gridSpan w:val="9"/>
            <w:tcBorders>
              <w:top w:val="single" w:sz="4" w:space="0" w:color="auto"/>
            </w:tcBorders>
          </w:tcPr>
          <w:p w14:paraId="423F7A4A" w14:textId="77777777" w:rsidR="003C4C0A" w:rsidRPr="00FD744C" w:rsidRDefault="003C4C0A" w:rsidP="00B33CEE">
            <w:pPr>
              <w:pStyle w:val="CRCoverPage"/>
              <w:spacing w:after="0"/>
              <w:jc w:val="center"/>
              <w:rPr>
                <w:rFonts w:cs="Arial"/>
                <w:i/>
                <w:noProof/>
              </w:rPr>
            </w:pPr>
            <w:r w:rsidRPr="00FD744C">
              <w:rPr>
                <w:rFonts w:cs="Arial"/>
                <w:i/>
                <w:noProof/>
              </w:rPr>
              <w:t xml:space="preserve">For </w:t>
            </w:r>
            <w:hyperlink r:id="rId8" w:anchor="_blank" w:history="1">
              <w:r w:rsidRPr="00FD744C">
                <w:rPr>
                  <w:rStyle w:val="Hyperlink"/>
                  <w:rFonts w:cs="Arial"/>
                  <w:b/>
                  <w:i/>
                  <w:noProof/>
                  <w:color w:val="FF0000"/>
                </w:rPr>
                <w:t>HE</w:t>
              </w:r>
              <w:bookmarkStart w:id="24" w:name="_Hlt497126619"/>
              <w:r w:rsidRPr="00FD744C">
                <w:rPr>
                  <w:rStyle w:val="Hyperlink"/>
                  <w:rFonts w:cs="Arial"/>
                  <w:b/>
                  <w:i/>
                  <w:noProof/>
                  <w:color w:val="FF0000"/>
                </w:rPr>
                <w:t>L</w:t>
              </w:r>
              <w:bookmarkEnd w:id="24"/>
              <w:r w:rsidRPr="00FD744C">
                <w:rPr>
                  <w:rStyle w:val="Hyperlink"/>
                  <w:rFonts w:cs="Arial"/>
                  <w:b/>
                  <w:i/>
                  <w:noProof/>
                  <w:color w:val="FF0000"/>
                </w:rPr>
                <w:t>P</w:t>
              </w:r>
            </w:hyperlink>
            <w:r w:rsidRPr="00FD744C">
              <w:rPr>
                <w:rFonts w:cs="Arial"/>
                <w:b/>
                <w:i/>
                <w:noProof/>
                <w:color w:val="FF0000"/>
              </w:rPr>
              <w:t xml:space="preserve"> </w:t>
            </w:r>
            <w:r w:rsidRPr="00FD744C">
              <w:rPr>
                <w:rFonts w:cs="Arial"/>
                <w:i/>
                <w:noProof/>
              </w:rPr>
              <w:t xml:space="preserve">on using this form: comprehensive instructions can be found at </w:t>
            </w:r>
            <w:r w:rsidRPr="00FD744C">
              <w:rPr>
                <w:rFonts w:cs="Arial"/>
                <w:i/>
                <w:noProof/>
              </w:rPr>
              <w:br/>
            </w:r>
            <w:hyperlink r:id="rId9" w:history="1">
              <w:r w:rsidRPr="00FD744C">
                <w:rPr>
                  <w:rStyle w:val="Hyperlink"/>
                  <w:rFonts w:cs="Arial"/>
                  <w:i/>
                  <w:noProof/>
                </w:rPr>
                <w:t>http://www.3gpp.org/Change-Requests</w:t>
              </w:r>
            </w:hyperlink>
            <w:r w:rsidRPr="00FD744C">
              <w:rPr>
                <w:rFonts w:cs="Arial"/>
                <w:i/>
                <w:noProof/>
              </w:rPr>
              <w:t>.</w:t>
            </w:r>
          </w:p>
        </w:tc>
      </w:tr>
      <w:tr w:rsidR="003C4C0A" w:rsidRPr="00FD744C" w14:paraId="29648403" w14:textId="77777777" w:rsidTr="00B33CEE">
        <w:tc>
          <w:tcPr>
            <w:tcW w:w="9641" w:type="dxa"/>
            <w:gridSpan w:val="9"/>
          </w:tcPr>
          <w:p w14:paraId="653E7D94" w14:textId="77777777" w:rsidR="003C4C0A" w:rsidRPr="00FD744C" w:rsidRDefault="003C4C0A" w:rsidP="00B33CEE">
            <w:pPr>
              <w:pStyle w:val="CRCoverPage"/>
              <w:spacing w:after="0"/>
              <w:rPr>
                <w:noProof/>
                <w:sz w:val="8"/>
                <w:szCs w:val="8"/>
              </w:rPr>
            </w:pPr>
          </w:p>
        </w:tc>
      </w:tr>
    </w:tbl>
    <w:p w14:paraId="10293A7D" w14:textId="77777777" w:rsidR="003C4C0A" w:rsidRPr="00FD744C" w:rsidRDefault="003C4C0A" w:rsidP="003C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C0A" w:rsidRPr="00FD744C" w14:paraId="72A732D4" w14:textId="77777777" w:rsidTr="00B33CEE">
        <w:tc>
          <w:tcPr>
            <w:tcW w:w="2835" w:type="dxa"/>
          </w:tcPr>
          <w:p w14:paraId="18B58742" w14:textId="77777777" w:rsidR="003C4C0A" w:rsidRPr="00FD744C" w:rsidRDefault="003C4C0A" w:rsidP="00B33CEE">
            <w:pPr>
              <w:pStyle w:val="CRCoverPage"/>
              <w:tabs>
                <w:tab w:val="right" w:pos="2751"/>
              </w:tabs>
              <w:spacing w:after="0"/>
              <w:rPr>
                <w:b/>
                <w:i/>
                <w:noProof/>
              </w:rPr>
            </w:pPr>
            <w:bookmarkStart w:id="25" w:name="_GoBack" w:colFirst="5" w:colLast="5"/>
            <w:r w:rsidRPr="00FD744C">
              <w:rPr>
                <w:b/>
                <w:i/>
                <w:noProof/>
              </w:rPr>
              <w:t>Proposed change affects:</w:t>
            </w:r>
          </w:p>
        </w:tc>
        <w:tc>
          <w:tcPr>
            <w:tcW w:w="1418" w:type="dxa"/>
          </w:tcPr>
          <w:p w14:paraId="0712AB26" w14:textId="77777777" w:rsidR="003C4C0A" w:rsidRPr="00FD744C" w:rsidRDefault="003C4C0A" w:rsidP="00B33CEE">
            <w:pPr>
              <w:pStyle w:val="CRCoverPage"/>
              <w:spacing w:after="0"/>
              <w:jc w:val="right"/>
              <w:rPr>
                <w:noProof/>
              </w:rPr>
            </w:pPr>
            <w:r w:rsidRPr="00FD7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7ECF" w14:textId="77777777" w:rsidR="003C4C0A" w:rsidRPr="00FD744C" w:rsidRDefault="003C4C0A" w:rsidP="00B33CEE">
            <w:pPr>
              <w:pStyle w:val="CRCoverPage"/>
              <w:spacing w:after="0"/>
              <w:jc w:val="center"/>
              <w:rPr>
                <w:b/>
                <w:caps/>
                <w:noProof/>
              </w:rPr>
            </w:pPr>
          </w:p>
        </w:tc>
        <w:tc>
          <w:tcPr>
            <w:tcW w:w="709" w:type="dxa"/>
            <w:tcBorders>
              <w:left w:val="single" w:sz="4" w:space="0" w:color="auto"/>
            </w:tcBorders>
          </w:tcPr>
          <w:p w14:paraId="15D9B946" w14:textId="77777777" w:rsidR="003C4C0A" w:rsidRPr="00FD744C" w:rsidRDefault="003C4C0A" w:rsidP="00B33CEE">
            <w:pPr>
              <w:pStyle w:val="CRCoverPage"/>
              <w:spacing w:after="0"/>
              <w:jc w:val="right"/>
              <w:rPr>
                <w:noProof/>
                <w:u w:val="single"/>
              </w:rPr>
            </w:pPr>
            <w:r w:rsidRPr="00FD7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55F76" w14:textId="77777777" w:rsidR="003C4C0A" w:rsidRPr="00FD744C" w:rsidRDefault="003C4C0A" w:rsidP="00B33CEE">
            <w:pPr>
              <w:pStyle w:val="CRCoverPage"/>
              <w:spacing w:after="0"/>
              <w:jc w:val="center"/>
              <w:rPr>
                <w:b/>
                <w:caps/>
                <w:noProof/>
              </w:rPr>
            </w:pPr>
          </w:p>
        </w:tc>
        <w:tc>
          <w:tcPr>
            <w:tcW w:w="2126" w:type="dxa"/>
          </w:tcPr>
          <w:p w14:paraId="4F4C1213" w14:textId="77777777" w:rsidR="003C4C0A" w:rsidRPr="00FD744C" w:rsidRDefault="003C4C0A" w:rsidP="00B33CEE">
            <w:pPr>
              <w:pStyle w:val="CRCoverPage"/>
              <w:spacing w:after="0"/>
              <w:jc w:val="right"/>
              <w:rPr>
                <w:noProof/>
                <w:u w:val="single"/>
              </w:rPr>
            </w:pPr>
            <w:r w:rsidRPr="00FD7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E456F" w14:textId="77777777" w:rsidR="003C4C0A" w:rsidRPr="00FD744C" w:rsidRDefault="003C4C0A" w:rsidP="00B33CEE">
            <w:pPr>
              <w:pStyle w:val="CRCoverPage"/>
              <w:spacing w:after="0"/>
              <w:jc w:val="center"/>
              <w:rPr>
                <w:b/>
                <w:caps/>
                <w:noProof/>
              </w:rPr>
            </w:pPr>
          </w:p>
        </w:tc>
        <w:tc>
          <w:tcPr>
            <w:tcW w:w="1418" w:type="dxa"/>
            <w:tcBorders>
              <w:left w:val="nil"/>
            </w:tcBorders>
          </w:tcPr>
          <w:p w14:paraId="1F9A87B2" w14:textId="77777777" w:rsidR="003C4C0A" w:rsidRPr="00FD744C" w:rsidRDefault="003C4C0A" w:rsidP="00B33CEE">
            <w:pPr>
              <w:pStyle w:val="CRCoverPage"/>
              <w:spacing w:after="0"/>
              <w:jc w:val="right"/>
              <w:rPr>
                <w:noProof/>
              </w:rPr>
            </w:pPr>
            <w:r w:rsidRPr="00FD7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47F60" w14:textId="77777777" w:rsidR="003C4C0A" w:rsidRPr="00FD744C" w:rsidRDefault="003C4C0A" w:rsidP="00B33CEE">
            <w:pPr>
              <w:pStyle w:val="CRCoverPage"/>
              <w:spacing w:after="0"/>
              <w:jc w:val="center"/>
              <w:rPr>
                <w:b/>
                <w:bCs/>
                <w:caps/>
                <w:noProof/>
              </w:rPr>
            </w:pPr>
          </w:p>
        </w:tc>
      </w:tr>
      <w:bookmarkEnd w:id="25"/>
    </w:tbl>
    <w:p w14:paraId="1355EE9F" w14:textId="77777777" w:rsidR="003C4C0A" w:rsidRPr="00FD744C" w:rsidRDefault="003C4C0A" w:rsidP="003C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C0A" w:rsidRPr="00FD744C" w14:paraId="16814897" w14:textId="77777777" w:rsidTr="00B33CEE">
        <w:tc>
          <w:tcPr>
            <w:tcW w:w="9640" w:type="dxa"/>
            <w:gridSpan w:val="11"/>
          </w:tcPr>
          <w:p w14:paraId="62B00A20" w14:textId="77777777" w:rsidR="003C4C0A" w:rsidRPr="00FD744C" w:rsidRDefault="003C4C0A" w:rsidP="00B33CEE">
            <w:pPr>
              <w:pStyle w:val="CRCoverPage"/>
              <w:spacing w:after="0"/>
              <w:rPr>
                <w:noProof/>
                <w:sz w:val="8"/>
                <w:szCs w:val="8"/>
              </w:rPr>
            </w:pPr>
          </w:p>
        </w:tc>
      </w:tr>
      <w:tr w:rsidR="003C4C0A" w:rsidRPr="00FD744C" w14:paraId="73164BF7" w14:textId="77777777" w:rsidTr="00B33CEE">
        <w:tc>
          <w:tcPr>
            <w:tcW w:w="1843" w:type="dxa"/>
            <w:tcBorders>
              <w:top w:val="single" w:sz="4" w:space="0" w:color="auto"/>
              <w:left w:val="single" w:sz="4" w:space="0" w:color="auto"/>
            </w:tcBorders>
          </w:tcPr>
          <w:p w14:paraId="78CA8FF6" w14:textId="77777777" w:rsidR="003C4C0A" w:rsidRPr="00FD744C" w:rsidRDefault="003C4C0A" w:rsidP="00B33CEE">
            <w:pPr>
              <w:pStyle w:val="CRCoverPage"/>
              <w:tabs>
                <w:tab w:val="right" w:pos="1759"/>
              </w:tabs>
              <w:spacing w:after="0"/>
              <w:rPr>
                <w:b/>
                <w:i/>
                <w:noProof/>
              </w:rPr>
            </w:pPr>
            <w:r w:rsidRPr="00FD744C">
              <w:rPr>
                <w:b/>
                <w:i/>
                <w:noProof/>
              </w:rPr>
              <w:t>Title:</w:t>
            </w:r>
            <w:r w:rsidRPr="00FD744C">
              <w:rPr>
                <w:b/>
                <w:i/>
                <w:noProof/>
              </w:rPr>
              <w:tab/>
            </w:r>
          </w:p>
        </w:tc>
        <w:tc>
          <w:tcPr>
            <w:tcW w:w="7797" w:type="dxa"/>
            <w:gridSpan w:val="10"/>
            <w:tcBorders>
              <w:top w:val="single" w:sz="4" w:space="0" w:color="auto"/>
              <w:right w:val="single" w:sz="4" w:space="0" w:color="auto"/>
            </w:tcBorders>
            <w:shd w:val="pct30" w:color="FFFF00" w:fill="auto"/>
          </w:tcPr>
          <w:p w14:paraId="0E01B8AC" w14:textId="77777777" w:rsidR="003C4C0A" w:rsidRPr="00FD744C" w:rsidRDefault="00FD7CF8" w:rsidP="00B33CEE">
            <w:pPr>
              <w:pStyle w:val="CRCoverPage"/>
              <w:spacing w:after="0"/>
              <w:ind w:left="100"/>
              <w:rPr>
                <w:noProof/>
              </w:rPr>
            </w:pPr>
            <w:fldSimple w:instr=" DOCPROPERTY  CrTitle  \* MERGEFORMAT ">
              <w:r w:rsidR="003C4C0A" w:rsidRPr="00FD744C">
                <w:t>Addition of new test case  6.1.22 SDS 1-to-1 Media Functional Alias</w:t>
              </w:r>
            </w:fldSimple>
          </w:p>
        </w:tc>
      </w:tr>
      <w:tr w:rsidR="003C4C0A" w:rsidRPr="00FD744C" w14:paraId="1393B4EE" w14:textId="77777777" w:rsidTr="00B33CEE">
        <w:tc>
          <w:tcPr>
            <w:tcW w:w="1843" w:type="dxa"/>
            <w:tcBorders>
              <w:left w:val="single" w:sz="4" w:space="0" w:color="auto"/>
            </w:tcBorders>
          </w:tcPr>
          <w:p w14:paraId="396D2663" w14:textId="77777777" w:rsidR="003C4C0A" w:rsidRPr="00FD744C" w:rsidRDefault="003C4C0A" w:rsidP="00B33CEE">
            <w:pPr>
              <w:pStyle w:val="CRCoverPage"/>
              <w:spacing w:after="0"/>
              <w:rPr>
                <w:b/>
                <w:i/>
                <w:noProof/>
                <w:sz w:val="8"/>
                <w:szCs w:val="8"/>
              </w:rPr>
            </w:pPr>
          </w:p>
        </w:tc>
        <w:tc>
          <w:tcPr>
            <w:tcW w:w="7797" w:type="dxa"/>
            <w:gridSpan w:val="10"/>
            <w:tcBorders>
              <w:right w:val="single" w:sz="4" w:space="0" w:color="auto"/>
            </w:tcBorders>
          </w:tcPr>
          <w:p w14:paraId="2B666DEC" w14:textId="77777777" w:rsidR="003C4C0A" w:rsidRPr="00FD744C" w:rsidRDefault="003C4C0A" w:rsidP="00B33CEE">
            <w:pPr>
              <w:pStyle w:val="CRCoverPage"/>
              <w:spacing w:after="0"/>
              <w:rPr>
                <w:noProof/>
                <w:sz w:val="8"/>
                <w:szCs w:val="8"/>
              </w:rPr>
            </w:pPr>
          </w:p>
        </w:tc>
      </w:tr>
      <w:tr w:rsidR="003C4C0A" w:rsidRPr="00FD744C" w14:paraId="3F2C8BA7" w14:textId="77777777" w:rsidTr="00B33CEE">
        <w:tc>
          <w:tcPr>
            <w:tcW w:w="1843" w:type="dxa"/>
            <w:tcBorders>
              <w:left w:val="single" w:sz="4" w:space="0" w:color="auto"/>
            </w:tcBorders>
          </w:tcPr>
          <w:p w14:paraId="2490B8CC" w14:textId="77777777" w:rsidR="003C4C0A" w:rsidRPr="00FD744C" w:rsidRDefault="003C4C0A" w:rsidP="00B33CEE">
            <w:pPr>
              <w:pStyle w:val="CRCoverPage"/>
              <w:tabs>
                <w:tab w:val="right" w:pos="1759"/>
              </w:tabs>
              <w:spacing w:after="0"/>
              <w:rPr>
                <w:b/>
                <w:i/>
                <w:noProof/>
              </w:rPr>
            </w:pPr>
            <w:r w:rsidRPr="00FD744C">
              <w:rPr>
                <w:b/>
                <w:i/>
                <w:noProof/>
              </w:rPr>
              <w:t>Source to WG:</w:t>
            </w:r>
          </w:p>
        </w:tc>
        <w:tc>
          <w:tcPr>
            <w:tcW w:w="7797" w:type="dxa"/>
            <w:gridSpan w:val="10"/>
            <w:tcBorders>
              <w:right w:val="single" w:sz="4" w:space="0" w:color="auto"/>
            </w:tcBorders>
            <w:shd w:val="pct30" w:color="FFFF00" w:fill="auto"/>
          </w:tcPr>
          <w:p w14:paraId="5F0E35A3" w14:textId="77777777" w:rsidR="003C4C0A" w:rsidRPr="00FD744C" w:rsidRDefault="00FD7CF8" w:rsidP="00B33CEE">
            <w:pPr>
              <w:pStyle w:val="CRCoverPage"/>
              <w:spacing w:after="0"/>
              <w:ind w:left="100"/>
              <w:rPr>
                <w:noProof/>
              </w:rPr>
            </w:pPr>
            <w:fldSimple w:instr=" DOCPROPERTY  SourceIfWg  \* MERGEFORMAT ">
              <w:r w:rsidR="003C4C0A" w:rsidRPr="00FD744C">
                <w:rPr>
                  <w:noProof/>
                </w:rPr>
                <w:t>NIST</w:t>
              </w:r>
            </w:fldSimple>
          </w:p>
        </w:tc>
      </w:tr>
      <w:tr w:rsidR="003C4C0A" w:rsidRPr="00FD744C" w14:paraId="462FDD9B" w14:textId="77777777" w:rsidTr="00B33CEE">
        <w:tc>
          <w:tcPr>
            <w:tcW w:w="1843" w:type="dxa"/>
            <w:tcBorders>
              <w:left w:val="single" w:sz="4" w:space="0" w:color="auto"/>
            </w:tcBorders>
          </w:tcPr>
          <w:p w14:paraId="2AF64C8D" w14:textId="77777777" w:rsidR="003C4C0A" w:rsidRPr="00FD744C" w:rsidRDefault="003C4C0A" w:rsidP="00B33CEE">
            <w:pPr>
              <w:pStyle w:val="CRCoverPage"/>
              <w:tabs>
                <w:tab w:val="right" w:pos="1759"/>
              </w:tabs>
              <w:spacing w:after="0"/>
              <w:rPr>
                <w:b/>
                <w:i/>
                <w:noProof/>
              </w:rPr>
            </w:pPr>
            <w:r w:rsidRPr="00FD744C">
              <w:rPr>
                <w:b/>
                <w:i/>
                <w:noProof/>
              </w:rPr>
              <w:t>Source to TSG:</w:t>
            </w:r>
          </w:p>
        </w:tc>
        <w:tc>
          <w:tcPr>
            <w:tcW w:w="7797" w:type="dxa"/>
            <w:gridSpan w:val="10"/>
            <w:tcBorders>
              <w:right w:val="single" w:sz="4" w:space="0" w:color="auto"/>
            </w:tcBorders>
            <w:shd w:val="pct30" w:color="FFFF00" w:fill="auto"/>
          </w:tcPr>
          <w:p w14:paraId="45E3909E" w14:textId="77777777" w:rsidR="003C4C0A" w:rsidRPr="00FD744C" w:rsidRDefault="003C4C0A" w:rsidP="00B33CEE">
            <w:pPr>
              <w:pStyle w:val="CRCoverPage"/>
              <w:spacing w:after="0"/>
              <w:ind w:left="100"/>
              <w:rPr>
                <w:noProof/>
              </w:rPr>
            </w:pPr>
            <w:r w:rsidRPr="00FD744C">
              <w:t>R5</w:t>
            </w:r>
            <w:r w:rsidRPr="00FD744C">
              <w:fldChar w:fldCharType="begin"/>
            </w:r>
            <w:r w:rsidRPr="00FD744C">
              <w:instrText xml:space="preserve"> DOCPROPERTY  SourceIfTsg  \* MERGEFORMAT </w:instrText>
            </w:r>
            <w:r w:rsidRPr="00FD744C">
              <w:fldChar w:fldCharType="end"/>
            </w:r>
          </w:p>
        </w:tc>
      </w:tr>
      <w:tr w:rsidR="003C4C0A" w:rsidRPr="00FD744C" w14:paraId="70E1B906" w14:textId="77777777" w:rsidTr="00B33CEE">
        <w:tc>
          <w:tcPr>
            <w:tcW w:w="1843" w:type="dxa"/>
            <w:tcBorders>
              <w:left w:val="single" w:sz="4" w:space="0" w:color="auto"/>
            </w:tcBorders>
          </w:tcPr>
          <w:p w14:paraId="355565D7" w14:textId="77777777" w:rsidR="003C4C0A" w:rsidRPr="00FD744C" w:rsidRDefault="003C4C0A" w:rsidP="00B33CEE">
            <w:pPr>
              <w:pStyle w:val="CRCoverPage"/>
              <w:spacing w:after="0"/>
              <w:rPr>
                <w:b/>
                <w:i/>
                <w:noProof/>
                <w:sz w:val="8"/>
                <w:szCs w:val="8"/>
              </w:rPr>
            </w:pPr>
          </w:p>
        </w:tc>
        <w:tc>
          <w:tcPr>
            <w:tcW w:w="7797" w:type="dxa"/>
            <w:gridSpan w:val="10"/>
            <w:tcBorders>
              <w:right w:val="single" w:sz="4" w:space="0" w:color="auto"/>
            </w:tcBorders>
          </w:tcPr>
          <w:p w14:paraId="2830BD7A" w14:textId="77777777" w:rsidR="003C4C0A" w:rsidRPr="00FD744C" w:rsidRDefault="003C4C0A" w:rsidP="00B33CEE">
            <w:pPr>
              <w:pStyle w:val="CRCoverPage"/>
              <w:spacing w:after="0"/>
              <w:rPr>
                <w:noProof/>
                <w:sz w:val="8"/>
                <w:szCs w:val="8"/>
              </w:rPr>
            </w:pPr>
          </w:p>
        </w:tc>
      </w:tr>
      <w:tr w:rsidR="003C4C0A" w:rsidRPr="00FD744C" w14:paraId="05A089E0" w14:textId="77777777" w:rsidTr="00B33CEE">
        <w:tc>
          <w:tcPr>
            <w:tcW w:w="1843" w:type="dxa"/>
            <w:tcBorders>
              <w:left w:val="single" w:sz="4" w:space="0" w:color="auto"/>
            </w:tcBorders>
          </w:tcPr>
          <w:p w14:paraId="1E8414DE" w14:textId="77777777" w:rsidR="003C4C0A" w:rsidRPr="00FD744C" w:rsidRDefault="003C4C0A" w:rsidP="00B33CEE">
            <w:pPr>
              <w:pStyle w:val="CRCoverPage"/>
              <w:tabs>
                <w:tab w:val="right" w:pos="1759"/>
              </w:tabs>
              <w:spacing w:after="0"/>
              <w:rPr>
                <w:b/>
                <w:i/>
                <w:noProof/>
              </w:rPr>
            </w:pPr>
            <w:r w:rsidRPr="00FD744C">
              <w:rPr>
                <w:b/>
                <w:i/>
                <w:noProof/>
              </w:rPr>
              <w:t>Work item code:</w:t>
            </w:r>
          </w:p>
        </w:tc>
        <w:tc>
          <w:tcPr>
            <w:tcW w:w="3686" w:type="dxa"/>
            <w:gridSpan w:val="5"/>
            <w:shd w:val="pct30" w:color="FFFF00" w:fill="auto"/>
          </w:tcPr>
          <w:p w14:paraId="4C213B86" w14:textId="77777777" w:rsidR="003C4C0A" w:rsidRPr="00FD744C" w:rsidRDefault="00FD7CF8" w:rsidP="00B33CEE">
            <w:pPr>
              <w:pStyle w:val="CRCoverPage"/>
              <w:spacing w:after="0"/>
              <w:ind w:left="100"/>
              <w:rPr>
                <w:noProof/>
              </w:rPr>
            </w:pPr>
            <w:fldSimple w:instr=" DOCPROPERTY  RelatedWis  \* MERGEFORMAT ">
              <w:r w:rsidR="003C4C0A" w:rsidRPr="00FD744C">
                <w:rPr>
                  <w:noProof/>
                </w:rPr>
                <w:t>MCProtoc16_enh2MCPTT_eMCData2-ConTest</w:t>
              </w:r>
            </w:fldSimple>
          </w:p>
        </w:tc>
        <w:tc>
          <w:tcPr>
            <w:tcW w:w="567" w:type="dxa"/>
            <w:tcBorders>
              <w:left w:val="nil"/>
            </w:tcBorders>
          </w:tcPr>
          <w:p w14:paraId="31F56A55" w14:textId="77777777" w:rsidR="003C4C0A" w:rsidRPr="00FD744C" w:rsidRDefault="003C4C0A" w:rsidP="00B33CEE">
            <w:pPr>
              <w:pStyle w:val="CRCoverPage"/>
              <w:spacing w:after="0"/>
              <w:ind w:right="100"/>
              <w:rPr>
                <w:noProof/>
              </w:rPr>
            </w:pPr>
          </w:p>
        </w:tc>
        <w:tc>
          <w:tcPr>
            <w:tcW w:w="1417" w:type="dxa"/>
            <w:gridSpan w:val="3"/>
            <w:tcBorders>
              <w:left w:val="nil"/>
            </w:tcBorders>
          </w:tcPr>
          <w:p w14:paraId="2EFD12E0" w14:textId="77777777" w:rsidR="003C4C0A" w:rsidRPr="00FD744C" w:rsidRDefault="003C4C0A" w:rsidP="00B33CEE">
            <w:pPr>
              <w:pStyle w:val="CRCoverPage"/>
              <w:spacing w:after="0"/>
              <w:jc w:val="right"/>
              <w:rPr>
                <w:noProof/>
              </w:rPr>
            </w:pPr>
            <w:r w:rsidRPr="00FD744C">
              <w:rPr>
                <w:b/>
                <w:i/>
                <w:noProof/>
              </w:rPr>
              <w:t>Date:</w:t>
            </w:r>
          </w:p>
        </w:tc>
        <w:tc>
          <w:tcPr>
            <w:tcW w:w="2127" w:type="dxa"/>
            <w:tcBorders>
              <w:right w:val="single" w:sz="4" w:space="0" w:color="auto"/>
            </w:tcBorders>
            <w:shd w:val="pct30" w:color="FFFF00" w:fill="auto"/>
          </w:tcPr>
          <w:p w14:paraId="3DC9E69A" w14:textId="4E353C67" w:rsidR="003C4C0A" w:rsidRPr="00FD744C" w:rsidRDefault="00FD7CF8" w:rsidP="000724B3">
            <w:pPr>
              <w:pStyle w:val="CRCoverPage"/>
              <w:spacing w:after="0"/>
              <w:ind w:left="100"/>
              <w:rPr>
                <w:noProof/>
              </w:rPr>
            </w:pPr>
            <w:fldSimple w:instr=" DOCPROPERTY  ResDate  \* MERGEFORMAT ">
              <w:r w:rsidR="003C4C0A" w:rsidRPr="00FD744C">
                <w:rPr>
                  <w:noProof/>
                </w:rPr>
                <w:t>2023-08-</w:t>
              </w:r>
              <w:r w:rsidR="000724B3" w:rsidRPr="00FD744C">
                <w:rPr>
                  <w:noProof/>
                </w:rPr>
                <w:t>24</w:t>
              </w:r>
            </w:fldSimple>
          </w:p>
        </w:tc>
      </w:tr>
      <w:tr w:rsidR="003C4C0A" w:rsidRPr="00FD744C" w14:paraId="6D4F4601" w14:textId="77777777" w:rsidTr="00B33CEE">
        <w:tc>
          <w:tcPr>
            <w:tcW w:w="1843" w:type="dxa"/>
            <w:tcBorders>
              <w:left w:val="single" w:sz="4" w:space="0" w:color="auto"/>
            </w:tcBorders>
          </w:tcPr>
          <w:p w14:paraId="7AD60760" w14:textId="77777777" w:rsidR="003C4C0A" w:rsidRPr="00FD744C" w:rsidRDefault="003C4C0A" w:rsidP="00B33CEE">
            <w:pPr>
              <w:pStyle w:val="CRCoverPage"/>
              <w:spacing w:after="0"/>
              <w:rPr>
                <w:b/>
                <w:i/>
                <w:noProof/>
                <w:sz w:val="8"/>
                <w:szCs w:val="8"/>
              </w:rPr>
            </w:pPr>
          </w:p>
        </w:tc>
        <w:tc>
          <w:tcPr>
            <w:tcW w:w="1986" w:type="dxa"/>
            <w:gridSpan w:val="4"/>
          </w:tcPr>
          <w:p w14:paraId="7FE5E622" w14:textId="77777777" w:rsidR="003C4C0A" w:rsidRPr="00FD744C" w:rsidRDefault="003C4C0A" w:rsidP="00B33CEE">
            <w:pPr>
              <w:pStyle w:val="CRCoverPage"/>
              <w:spacing w:after="0"/>
              <w:rPr>
                <w:noProof/>
                <w:sz w:val="8"/>
                <w:szCs w:val="8"/>
              </w:rPr>
            </w:pPr>
          </w:p>
        </w:tc>
        <w:tc>
          <w:tcPr>
            <w:tcW w:w="2267" w:type="dxa"/>
            <w:gridSpan w:val="2"/>
          </w:tcPr>
          <w:p w14:paraId="31BA94B9" w14:textId="77777777" w:rsidR="003C4C0A" w:rsidRPr="00FD744C" w:rsidRDefault="003C4C0A" w:rsidP="00B33CEE">
            <w:pPr>
              <w:pStyle w:val="CRCoverPage"/>
              <w:spacing w:after="0"/>
              <w:rPr>
                <w:noProof/>
                <w:sz w:val="8"/>
                <w:szCs w:val="8"/>
              </w:rPr>
            </w:pPr>
          </w:p>
        </w:tc>
        <w:tc>
          <w:tcPr>
            <w:tcW w:w="1417" w:type="dxa"/>
            <w:gridSpan w:val="3"/>
          </w:tcPr>
          <w:p w14:paraId="5DE8461C" w14:textId="77777777" w:rsidR="003C4C0A" w:rsidRPr="00FD744C" w:rsidRDefault="003C4C0A" w:rsidP="00B33CEE">
            <w:pPr>
              <w:pStyle w:val="CRCoverPage"/>
              <w:spacing w:after="0"/>
              <w:rPr>
                <w:noProof/>
                <w:sz w:val="8"/>
                <w:szCs w:val="8"/>
              </w:rPr>
            </w:pPr>
          </w:p>
        </w:tc>
        <w:tc>
          <w:tcPr>
            <w:tcW w:w="2127" w:type="dxa"/>
            <w:tcBorders>
              <w:right w:val="single" w:sz="4" w:space="0" w:color="auto"/>
            </w:tcBorders>
          </w:tcPr>
          <w:p w14:paraId="32D69643" w14:textId="77777777" w:rsidR="003C4C0A" w:rsidRPr="00FD744C" w:rsidRDefault="003C4C0A" w:rsidP="00B33CEE">
            <w:pPr>
              <w:pStyle w:val="CRCoverPage"/>
              <w:spacing w:after="0"/>
              <w:rPr>
                <w:noProof/>
                <w:sz w:val="8"/>
                <w:szCs w:val="8"/>
              </w:rPr>
            </w:pPr>
          </w:p>
        </w:tc>
      </w:tr>
      <w:tr w:rsidR="003C4C0A" w:rsidRPr="00FD744C" w14:paraId="2593472F" w14:textId="77777777" w:rsidTr="00B33CEE">
        <w:trPr>
          <w:cantSplit/>
        </w:trPr>
        <w:tc>
          <w:tcPr>
            <w:tcW w:w="1843" w:type="dxa"/>
            <w:tcBorders>
              <w:left w:val="single" w:sz="4" w:space="0" w:color="auto"/>
            </w:tcBorders>
          </w:tcPr>
          <w:p w14:paraId="153D8103" w14:textId="77777777" w:rsidR="003C4C0A" w:rsidRPr="00FD744C" w:rsidRDefault="003C4C0A" w:rsidP="00B33CEE">
            <w:pPr>
              <w:pStyle w:val="CRCoverPage"/>
              <w:tabs>
                <w:tab w:val="right" w:pos="1759"/>
              </w:tabs>
              <w:spacing w:after="0"/>
              <w:rPr>
                <w:b/>
                <w:i/>
                <w:noProof/>
              </w:rPr>
            </w:pPr>
            <w:r w:rsidRPr="00FD744C">
              <w:rPr>
                <w:b/>
                <w:i/>
                <w:noProof/>
              </w:rPr>
              <w:t>Category:</w:t>
            </w:r>
          </w:p>
        </w:tc>
        <w:tc>
          <w:tcPr>
            <w:tcW w:w="851" w:type="dxa"/>
            <w:shd w:val="pct30" w:color="FFFF00" w:fill="auto"/>
          </w:tcPr>
          <w:p w14:paraId="738B1240" w14:textId="77777777" w:rsidR="003C4C0A" w:rsidRPr="00FD744C" w:rsidRDefault="00FD7CF8" w:rsidP="00B33CEE">
            <w:pPr>
              <w:pStyle w:val="CRCoverPage"/>
              <w:spacing w:after="0"/>
              <w:ind w:left="100" w:right="-609"/>
              <w:rPr>
                <w:b/>
                <w:noProof/>
              </w:rPr>
            </w:pPr>
            <w:fldSimple w:instr=" DOCPROPERTY  Cat  \* MERGEFORMAT ">
              <w:r w:rsidR="003C4C0A" w:rsidRPr="00FD744C">
                <w:rPr>
                  <w:b/>
                  <w:noProof/>
                </w:rPr>
                <w:t>F</w:t>
              </w:r>
            </w:fldSimple>
          </w:p>
        </w:tc>
        <w:tc>
          <w:tcPr>
            <w:tcW w:w="3402" w:type="dxa"/>
            <w:gridSpan w:val="5"/>
            <w:tcBorders>
              <w:left w:val="nil"/>
            </w:tcBorders>
          </w:tcPr>
          <w:p w14:paraId="39480A00" w14:textId="77777777" w:rsidR="003C4C0A" w:rsidRPr="00FD744C" w:rsidRDefault="003C4C0A" w:rsidP="00B33CEE">
            <w:pPr>
              <w:pStyle w:val="CRCoverPage"/>
              <w:spacing w:after="0"/>
              <w:rPr>
                <w:noProof/>
              </w:rPr>
            </w:pPr>
          </w:p>
        </w:tc>
        <w:tc>
          <w:tcPr>
            <w:tcW w:w="1417" w:type="dxa"/>
            <w:gridSpan w:val="3"/>
            <w:tcBorders>
              <w:left w:val="nil"/>
            </w:tcBorders>
          </w:tcPr>
          <w:p w14:paraId="1BB47972" w14:textId="77777777" w:rsidR="003C4C0A" w:rsidRPr="00FD744C" w:rsidRDefault="003C4C0A" w:rsidP="00B33CEE">
            <w:pPr>
              <w:pStyle w:val="CRCoverPage"/>
              <w:spacing w:after="0"/>
              <w:jc w:val="right"/>
              <w:rPr>
                <w:b/>
                <w:i/>
                <w:noProof/>
              </w:rPr>
            </w:pPr>
            <w:r w:rsidRPr="00FD744C">
              <w:rPr>
                <w:b/>
                <w:i/>
                <w:noProof/>
              </w:rPr>
              <w:t>Release:</w:t>
            </w:r>
          </w:p>
        </w:tc>
        <w:tc>
          <w:tcPr>
            <w:tcW w:w="2127" w:type="dxa"/>
            <w:tcBorders>
              <w:right w:val="single" w:sz="4" w:space="0" w:color="auto"/>
            </w:tcBorders>
            <w:shd w:val="pct30" w:color="FFFF00" w:fill="auto"/>
          </w:tcPr>
          <w:p w14:paraId="75A3BCEA" w14:textId="77777777" w:rsidR="003C4C0A" w:rsidRPr="00FD744C" w:rsidRDefault="00FD7CF8" w:rsidP="00B33CEE">
            <w:pPr>
              <w:pStyle w:val="CRCoverPage"/>
              <w:spacing w:after="0"/>
              <w:ind w:left="100"/>
              <w:rPr>
                <w:noProof/>
              </w:rPr>
            </w:pPr>
            <w:fldSimple w:instr=" DOCPROPERTY  Release  \* MERGEFORMAT ">
              <w:r w:rsidR="003C4C0A" w:rsidRPr="00FD744C">
                <w:rPr>
                  <w:noProof/>
                </w:rPr>
                <w:t>Rel-16</w:t>
              </w:r>
            </w:fldSimple>
          </w:p>
        </w:tc>
      </w:tr>
      <w:tr w:rsidR="003C4C0A" w:rsidRPr="00FD744C" w14:paraId="5120E8DF" w14:textId="77777777" w:rsidTr="00B33CEE">
        <w:tc>
          <w:tcPr>
            <w:tcW w:w="1843" w:type="dxa"/>
            <w:tcBorders>
              <w:left w:val="single" w:sz="4" w:space="0" w:color="auto"/>
              <w:bottom w:val="single" w:sz="4" w:space="0" w:color="auto"/>
            </w:tcBorders>
          </w:tcPr>
          <w:p w14:paraId="1E1E9863" w14:textId="77777777" w:rsidR="003C4C0A" w:rsidRPr="00FD744C" w:rsidRDefault="003C4C0A" w:rsidP="00B33CEE">
            <w:pPr>
              <w:pStyle w:val="CRCoverPage"/>
              <w:spacing w:after="0"/>
              <w:rPr>
                <w:b/>
                <w:i/>
                <w:noProof/>
              </w:rPr>
            </w:pPr>
          </w:p>
        </w:tc>
        <w:tc>
          <w:tcPr>
            <w:tcW w:w="4677" w:type="dxa"/>
            <w:gridSpan w:val="8"/>
            <w:tcBorders>
              <w:bottom w:val="single" w:sz="4" w:space="0" w:color="auto"/>
            </w:tcBorders>
          </w:tcPr>
          <w:p w14:paraId="16C8DE4A" w14:textId="77777777" w:rsidR="003C4C0A" w:rsidRPr="00FD744C" w:rsidRDefault="003C4C0A" w:rsidP="00B33CEE">
            <w:pPr>
              <w:pStyle w:val="CRCoverPage"/>
              <w:spacing w:after="0"/>
              <w:ind w:left="383" w:hanging="383"/>
              <w:rPr>
                <w:i/>
                <w:noProof/>
                <w:sz w:val="18"/>
              </w:rPr>
            </w:pPr>
            <w:r w:rsidRPr="00FD744C">
              <w:rPr>
                <w:i/>
                <w:noProof/>
                <w:sz w:val="18"/>
              </w:rPr>
              <w:t xml:space="preserve">Use </w:t>
            </w:r>
            <w:r w:rsidRPr="00FD744C">
              <w:rPr>
                <w:i/>
                <w:noProof/>
                <w:sz w:val="18"/>
                <w:u w:val="single"/>
              </w:rPr>
              <w:t>one</w:t>
            </w:r>
            <w:r w:rsidRPr="00FD744C">
              <w:rPr>
                <w:i/>
                <w:noProof/>
                <w:sz w:val="18"/>
              </w:rPr>
              <w:t xml:space="preserve"> of the following categories:</w:t>
            </w:r>
            <w:r w:rsidRPr="00FD744C">
              <w:rPr>
                <w:b/>
                <w:i/>
                <w:noProof/>
                <w:sz w:val="18"/>
              </w:rPr>
              <w:br/>
              <w:t>F</w:t>
            </w:r>
            <w:r w:rsidRPr="00FD744C">
              <w:rPr>
                <w:i/>
                <w:noProof/>
                <w:sz w:val="18"/>
              </w:rPr>
              <w:t xml:space="preserve">  (correction)</w:t>
            </w:r>
            <w:r w:rsidRPr="00FD744C">
              <w:rPr>
                <w:i/>
                <w:noProof/>
                <w:sz w:val="18"/>
              </w:rPr>
              <w:br/>
            </w:r>
            <w:r w:rsidRPr="00FD744C">
              <w:rPr>
                <w:b/>
                <w:i/>
                <w:noProof/>
                <w:sz w:val="18"/>
              </w:rPr>
              <w:t>A</w:t>
            </w:r>
            <w:r w:rsidRPr="00FD744C">
              <w:rPr>
                <w:i/>
                <w:noProof/>
                <w:sz w:val="18"/>
              </w:rPr>
              <w:t xml:space="preserve">  (mirror corresponding to a change in an earlier </w:t>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r>
            <w:r w:rsidRPr="00FD744C">
              <w:rPr>
                <w:i/>
                <w:noProof/>
                <w:sz w:val="18"/>
              </w:rPr>
              <w:tab/>
              <w:t>release)</w:t>
            </w:r>
            <w:r w:rsidRPr="00FD744C">
              <w:rPr>
                <w:i/>
                <w:noProof/>
                <w:sz w:val="18"/>
              </w:rPr>
              <w:br/>
            </w:r>
            <w:r w:rsidRPr="00FD744C">
              <w:rPr>
                <w:b/>
                <w:i/>
                <w:noProof/>
                <w:sz w:val="18"/>
              </w:rPr>
              <w:t>B</w:t>
            </w:r>
            <w:r w:rsidRPr="00FD744C">
              <w:rPr>
                <w:i/>
                <w:noProof/>
                <w:sz w:val="18"/>
              </w:rPr>
              <w:t xml:space="preserve">  (addition of feature), </w:t>
            </w:r>
            <w:r w:rsidRPr="00FD744C">
              <w:rPr>
                <w:i/>
                <w:noProof/>
                <w:sz w:val="18"/>
              </w:rPr>
              <w:br/>
            </w:r>
            <w:r w:rsidRPr="00FD744C">
              <w:rPr>
                <w:b/>
                <w:i/>
                <w:noProof/>
                <w:sz w:val="18"/>
              </w:rPr>
              <w:t>C</w:t>
            </w:r>
            <w:r w:rsidRPr="00FD744C">
              <w:rPr>
                <w:i/>
                <w:noProof/>
                <w:sz w:val="18"/>
              </w:rPr>
              <w:t xml:space="preserve">  (functional modification of feature)</w:t>
            </w:r>
            <w:r w:rsidRPr="00FD744C">
              <w:rPr>
                <w:i/>
                <w:noProof/>
                <w:sz w:val="18"/>
              </w:rPr>
              <w:br/>
            </w:r>
            <w:r w:rsidRPr="00FD744C">
              <w:rPr>
                <w:b/>
                <w:i/>
                <w:noProof/>
                <w:sz w:val="18"/>
              </w:rPr>
              <w:t>D</w:t>
            </w:r>
            <w:r w:rsidRPr="00FD744C">
              <w:rPr>
                <w:i/>
                <w:noProof/>
                <w:sz w:val="18"/>
              </w:rPr>
              <w:t xml:space="preserve">  (editorial modification)</w:t>
            </w:r>
          </w:p>
          <w:p w14:paraId="33048BEF" w14:textId="77777777" w:rsidR="003C4C0A" w:rsidRPr="00FD744C" w:rsidRDefault="003C4C0A" w:rsidP="00B33CEE">
            <w:pPr>
              <w:pStyle w:val="CRCoverPage"/>
              <w:rPr>
                <w:noProof/>
              </w:rPr>
            </w:pPr>
            <w:r w:rsidRPr="00FD744C">
              <w:rPr>
                <w:noProof/>
                <w:sz w:val="18"/>
              </w:rPr>
              <w:t>Detailed explanations of the above categories can</w:t>
            </w:r>
            <w:r w:rsidRPr="00FD744C">
              <w:rPr>
                <w:noProof/>
                <w:sz w:val="18"/>
              </w:rPr>
              <w:br/>
              <w:t xml:space="preserve">be found in 3GPP </w:t>
            </w:r>
            <w:hyperlink r:id="rId10" w:history="1">
              <w:r w:rsidRPr="00FD744C">
                <w:rPr>
                  <w:rStyle w:val="Hyperlink"/>
                  <w:noProof/>
                  <w:sz w:val="18"/>
                </w:rPr>
                <w:t>TR 21.900</w:t>
              </w:r>
            </w:hyperlink>
            <w:r w:rsidRPr="00FD744C">
              <w:rPr>
                <w:noProof/>
                <w:sz w:val="18"/>
              </w:rPr>
              <w:t>.</w:t>
            </w:r>
          </w:p>
        </w:tc>
        <w:tc>
          <w:tcPr>
            <w:tcW w:w="3120" w:type="dxa"/>
            <w:gridSpan w:val="2"/>
            <w:tcBorders>
              <w:bottom w:val="single" w:sz="4" w:space="0" w:color="auto"/>
              <w:right w:val="single" w:sz="4" w:space="0" w:color="auto"/>
            </w:tcBorders>
          </w:tcPr>
          <w:p w14:paraId="50791B80" w14:textId="77777777" w:rsidR="003C4C0A" w:rsidRPr="00FD744C" w:rsidRDefault="003C4C0A" w:rsidP="00B33CEE">
            <w:pPr>
              <w:pStyle w:val="CRCoverPage"/>
              <w:tabs>
                <w:tab w:val="left" w:pos="950"/>
              </w:tabs>
              <w:spacing w:after="0"/>
              <w:ind w:left="241" w:hanging="241"/>
              <w:rPr>
                <w:i/>
                <w:noProof/>
                <w:sz w:val="18"/>
              </w:rPr>
            </w:pPr>
            <w:r w:rsidRPr="00FD744C">
              <w:rPr>
                <w:i/>
                <w:noProof/>
                <w:sz w:val="18"/>
              </w:rPr>
              <w:t xml:space="preserve">Use </w:t>
            </w:r>
            <w:r w:rsidRPr="00FD744C">
              <w:rPr>
                <w:i/>
                <w:noProof/>
                <w:sz w:val="18"/>
                <w:u w:val="single"/>
              </w:rPr>
              <w:t>one</w:t>
            </w:r>
            <w:r w:rsidRPr="00FD744C">
              <w:rPr>
                <w:i/>
                <w:noProof/>
                <w:sz w:val="18"/>
              </w:rPr>
              <w:t xml:space="preserve"> of the following releases:</w:t>
            </w:r>
            <w:r w:rsidRPr="00FD744C">
              <w:rPr>
                <w:i/>
                <w:noProof/>
                <w:sz w:val="18"/>
              </w:rPr>
              <w:br/>
              <w:t>Rel-8</w:t>
            </w:r>
            <w:r w:rsidRPr="00FD744C">
              <w:rPr>
                <w:i/>
                <w:noProof/>
                <w:sz w:val="18"/>
              </w:rPr>
              <w:tab/>
              <w:t>(Release 8)</w:t>
            </w:r>
            <w:r w:rsidRPr="00FD744C">
              <w:rPr>
                <w:i/>
                <w:noProof/>
                <w:sz w:val="18"/>
              </w:rPr>
              <w:br/>
              <w:t>Rel-9</w:t>
            </w:r>
            <w:r w:rsidRPr="00FD744C">
              <w:rPr>
                <w:i/>
                <w:noProof/>
                <w:sz w:val="18"/>
              </w:rPr>
              <w:tab/>
              <w:t>(Release 9)</w:t>
            </w:r>
            <w:r w:rsidRPr="00FD744C">
              <w:rPr>
                <w:i/>
                <w:noProof/>
                <w:sz w:val="18"/>
              </w:rPr>
              <w:br/>
              <w:t>Rel-10</w:t>
            </w:r>
            <w:r w:rsidRPr="00FD744C">
              <w:rPr>
                <w:i/>
                <w:noProof/>
                <w:sz w:val="18"/>
              </w:rPr>
              <w:tab/>
              <w:t>(Release 10)</w:t>
            </w:r>
            <w:r w:rsidRPr="00FD744C">
              <w:rPr>
                <w:i/>
                <w:noProof/>
                <w:sz w:val="18"/>
              </w:rPr>
              <w:br/>
              <w:t>Rel-11</w:t>
            </w:r>
            <w:r w:rsidRPr="00FD744C">
              <w:rPr>
                <w:i/>
                <w:noProof/>
                <w:sz w:val="18"/>
              </w:rPr>
              <w:tab/>
              <w:t>(Release 11)</w:t>
            </w:r>
            <w:r w:rsidRPr="00FD744C">
              <w:rPr>
                <w:i/>
                <w:noProof/>
                <w:sz w:val="18"/>
              </w:rPr>
              <w:br/>
              <w:t>…</w:t>
            </w:r>
            <w:r w:rsidRPr="00FD744C">
              <w:rPr>
                <w:i/>
                <w:noProof/>
                <w:sz w:val="18"/>
              </w:rPr>
              <w:br/>
              <w:t>Rel-16</w:t>
            </w:r>
            <w:r w:rsidRPr="00FD744C">
              <w:rPr>
                <w:i/>
                <w:noProof/>
                <w:sz w:val="18"/>
              </w:rPr>
              <w:tab/>
              <w:t>(Release 16)</w:t>
            </w:r>
            <w:r w:rsidRPr="00FD744C">
              <w:rPr>
                <w:i/>
                <w:noProof/>
                <w:sz w:val="18"/>
              </w:rPr>
              <w:br/>
              <w:t>Rel-17</w:t>
            </w:r>
            <w:r w:rsidRPr="00FD744C">
              <w:rPr>
                <w:i/>
                <w:noProof/>
                <w:sz w:val="18"/>
              </w:rPr>
              <w:tab/>
              <w:t>(Release 17)</w:t>
            </w:r>
            <w:r w:rsidRPr="00FD744C">
              <w:rPr>
                <w:i/>
                <w:noProof/>
                <w:sz w:val="18"/>
              </w:rPr>
              <w:br/>
              <w:t>Rel-18</w:t>
            </w:r>
            <w:r w:rsidRPr="00FD744C">
              <w:rPr>
                <w:i/>
                <w:noProof/>
                <w:sz w:val="18"/>
              </w:rPr>
              <w:tab/>
              <w:t>(Release 18)</w:t>
            </w:r>
            <w:r w:rsidRPr="00FD744C">
              <w:rPr>
                <w:i/>
                <w:noProof/>
                <w:sz w:val="18"/>
              </w:rPr>
              <w:br/>
              <w:t>Rel-19</w:t>
            </w:r>
            <w:r w:rsidRPr="00FD744C">
              <w:rPr>
                <w:i/>
                <w:noProof/>
                <w:sz w:val="18"/>
              </w:rPr>
              <w:tab/>
              <w:t>(Release 19)</w:t>
            </w:r>
          </w:p>
        </w:tc>
      </w:tr>
      <w:tr w:rsidR="003C4C0A" w:rsidRPr="00FD744C" w14:paraId="2883B7D3" w14:textId="77777777" w:rsidTr="00B33CEE">
        <w:tc>
          <w:tcPr>
            <w:tcW w:w="1843" w:type="dxa"/>
          </w:tcPr>
          <w:p w14:paraId="76929803" w14:textId="77777777" w:rsidR="003C4C0A" w:rsidRPr="00FD744C" w:rsidRDefault="003C4C0A" w:rsidP="00B33CEE">
            <w:pPr>
              <w:pStyle w:val="CRCoverPage"/>
              <w:spacing w:after="0"/>
              <w:rPr>
                <w:b/>
                <w:i/>
                <w:noProof/>
                <w:sz w:val="8"/>
                <w:szCs w:val="8"/>
              </w:rPr>
            </w:pPr>
          </w:p>
        </w:tc>
        <w:tc>
          <w:tcPr>
            <w:tcW w:w="7797" w:type="dxa"/>
            <w:gridSpan w:val="10"/>
          </w:tcPr>
          <w:p w14:paraId="70DEA598" w14:textId="77777777" w:rsidR="003C4C0A" w:rsidRPr="00FD744C" w:rsidRDefault="003C4C0A" w:rsidP="00B33CEE">
            <w:pPr>
              <w:pStyle w:val="CRCoverPage"/>
              <w:spacing w:after="0"/>
              <w:rPr>
                <w:noProof/>
                <w:sz w:val="8"/>
                <w:szCs w:val="8"/>
              </w:rPr>
            </w:pPr>
          </w:p>
        </w:tc>
      </w:tr>
      <w:tr w:rsidR="003C4C0A" w:rsidRPr="00FD744C" w14:paraId="6DBC1DFA" w14:textId="77777777" w:rsidTr="00B33CEE">
        <w:tc>
          <w:tcPr>
            <w:tcW w:w="2694" w:type="dxa"/>
            <w:gridSpan w:val="2"/>
            <w:tcBorders>
              <w:top w:val="single" w:sz="4" w:space="0" w:color="auto"/>
              <w:left w:val="single" w:sz="4" w:space="0" w:color="auto"/>
            </w:tcBorders>
          </w:tcPr>
          <w:p w14:paraId="602FDA04" w14:textId="77777777" w:rsidR="003C4C0A" w:rsidRPr="00FD744C" w:rsidRDefault="003C4C0A" w:rsidP="00B33CEE">
            <w:pPr>
              <w:pStyle w:val="CRCoverPage"/>
              <w:tabs>
                <w:tab w:val="right" w:pos="2184"/>
              </w:tabs>
              <w:spacing w:after="0"/>
              <w:rPr>
                <w:b/>
                <w:i/>
                <w:noProof/>
              </w:rPr>
            </w:pPr>
            <w:r w:rsidRPr="00FD744C">
              <w:rPr>
                <w:b/>
                <w:i/>
                <w:noProof/>
              </w:rPr>
              <w:t>Reason for change:</w:t>
            </w:r>
          </w:p>
        </w:tc>
        <w:tc>
          <w:tcPr>
            <w:tcW w:w="6946" w:type="dxa"/>
            <w:gridSpan w:val="9"/>
            <w:tcBorders>
              <w:top w:val="single" w:sz="4" w:space="0" w:color="auto"/>
              <w:right w:val="single" w:sz="4" w:space="0" w:color="auto"/>
            </w:tcBorders>
            <w:shd w:val="pct30" w:color="FFFF00" w:fill="auto"/>
          </w:tcPr>
          <w:p w14:paraId="26CBA66B" w14:textId="77777777" w:rsidR="003C4C0A" w:rsidRPr="00FD744C" w:rsidRDefault="003C4C0A" w:rsidP="00B33CEE">
            <w:pPr>
              <w:pStyle w:val="CRCoverPage"/>
              <w:spacing w:after="0"/>
              <w:ind w:left="100"/>
              <w:rPr>
                <w:noProof/>
              </w:rPr>
            </w:pPr>
            <w:r w:rsidRPr="00FD744C">
              <w:rPr>
                <w:noProof/>
              </w:rPr>
              <w:t>There was no test case for sending a one-to-one SDS message using the media plane and while using an active functional alias</w:t>
            </w:r>
          </w:p>
        </w:tc>
      </w:tr>
      <w:tr w:rsidR="003C4C0A" w:rsidRPr="00FD744C" w14:paraId="76640C76" w14:textId="77777777" w:rsidTr="00B33CEE">
        <w:tc>
          <w:tcPr>
            <w:tcW w:w="2694" w:type="dxa"/>
            <w:gridSpan w:val="2"/>
            <w:tcBorders>
              <w:left w:val="single" w:sz="4" w:space="0" w:color="auto"/>
            </w:tcBorders>
          </w:tcPr>
          <w:p w14:paraId="64D6E81E" w14:textId="77777777" w:rsidR="003C4C0A" w:rsidRPr="00FD744C" w:rsidRDefault="003C4C0A" w:rsidP="00B33CEE">
            <w:pPr>
              <w:pStyle w:val="CRCoverPage"/>
              <w:spacing w:after="0"/>
              <w:rPr>
                <w:b/>
                <w:i/>
                <w:noProof/>
                <w:sz w:val="8"/>
                <w:szCs w:val="8"/>
              </w:rPr>
            </w:pPr>
          </w:p>
        </w:tc>
        <w:tc>
          <w:tcPr>
            <w:tcW w:w="6946" w:type="dxa"/>
            <w:gridSpan w:val="9"/>
            <w:tcBorders>
              <w:right w:val="single" w:sz="4" w:space="0" w:color="auto"/>
            </w:tcBorders>
          </w:tcPr>
          <w:p w14:paraId="2393C11C" w14:textId="77777777" w:rsidR="003C4C0A" w:rsidRPr="00FD744C" w:rsidRDefault="003C4C0A" w:rsidP="00B33CEE">
            <w:pPr>
              <w:pStyle w:val="CRCoverPage"/>
              <w:spacing w:after="0"/>
              <w:rPr>
                <w:noProof/>
                <w:sz w:val="8"/>
                <w:szCs w:val="8"/>
              </w:rPr>
            </w:pPr>
          </w:p>
        </w:tc>
      </w:tr>
      <w:tr w:rsidR="003C4C0A" w:rsidRPr="00FD744C" w14:paraId="6F14E359" w14:textId="77777777" w:rsidTr="00B33CEE">
        <w:tc>
          <w:tcPr>
            <w:tcW w:w="2694" w:type="dxa"/>
            <w:gridSpan w:val="2"/>
            <w:tcBorders>
              <w:left w:val="single" w:sz="4" w:space="0" w:color="auto"/>
            </w:tcBorders>
          </w:tcPr>
          <w:p w14:paraId="773EFB08" w14:textId="77777777" w:rsidR="003C4C0A" w:rsidRPr="00FD744C" w:rsidRDefault="003C4C0A" w:rsidP="00B33CEE">
            <w:pPr>
              <w:pStyle w:val="CRCoverPage"/>
              <w:tabs>
                <w:tab w:val="right" w:pos="2184"/>
              </w:tabs>
              <w:spacing w:after="0"/>
              <w:rPr>
                <w:b/>
                <w:i/>
                <w:noProof/>
              </w:rPr>
            </w:pPr>
            <w:r w:rsidRPr="00FD744C">
              <w:rPr>
                <w:b/>
                <w:i/>
                <w:noProof/>
              </w:rPr>
              <w:t>Summary of change:</w:t>
            </w:r>
          </w:p>
        </w:tc>
        <w:tc>
          <w:tcPr>
            <w:tcW w:w="6946" w:type="dxa"/>
            <w:gridSpan w:val="9"/>
            <w:tcBorders>
              <w:right w:val="single" w:sz="4" w:space="0" w:color="auto"/>
            </w:tcBorders>
            <w:shd w:val="pct30" w:color="FFFF00" w:fill="auto"/>
          </w:tcPr>
          <w:p w14:paraId="46315EF6" w14:textId="77777777" w:rsidR="003C4C0A" w:rsidRPr="00FD744C" w:rsidRDefault="003C4C0A" w:rsidP="00B33CEE">
            <w:pPr>
              <w:pStyle w:val="CRCoverPage"/>
              <w:spacing w:after="0"/>
              <w:ind w:left="100"/>
              <w:rPr>
                <w:noProof/>
              </w:rPr>
            </w:pPr>
            <w:r w:rsidRPr="00FD744C">
              <w:rPr>
                <w:noProof/>
              </w:rPr>
              <w:t>Added test case 6.1.22</w:t>
            </w:r>
          </w:p>
        </w:tc>
      </w:tr>
      <w:tr w:rsidR="003C4C0A" w:rsidRPr="00FD744C" w14:paraId="2B87A644" w14:textId="77777777" w:rsidTr="00B33CEE">
        <w:tc>
          <w:tcPr>
            <w:tcW w:w="2694" w:type="dxa"/>
            <w:gridSpan w:val="2"/>
            <w:tcBorders>
              <w:left w:val="single" w:sz="4" w:space="0" w:color="auto"/>
            </w:tcBorders>
          </w:tcPr>
          <w:p w14:paraId="0F62C153" w14:textId="77777777" w:rsidR="003C4C0A" w:rsidRPr="00FD744C" w:rsidRDefault="003C4C0A" w:rsidP="00B33CEE">
            <w:pPr>
              <w:pStyle w:val="CRCoverPage"/>
              <w:spacing w:after="0"/>
              <w:rPr>
                <w:b/>
                <w:i/>
                <w:noProof/>
                <w:sz w:val="8"/>
                <w:szCs w:val="8"/>
              </w:rPr>
            </w:pPr>
          </w:p>
        </w:tc>
        <w:tc>
          <w:tcPr>
            <w:tcW w:w="6946" w:type="dxa"/>
            <w:gridSpan w:val="9"/>
            <w:tcBorders>
              <w:right w:val="single" w:sz="4" w:space="0" w:color="auto"/>
            </w:tcBorders>
          </w:tcPr>
          <w:p w14:paraId="5A9F4785" w14:textId="77777777" w:rsidR="003C4C0A" w:rsidRPr="00FD744C" w:rsidRDefault="003C4C0A" w:rsidP="00B33CEE">
            <w:pPr>
              <w:pStyle w:val="CRCoverPage"/>
              <w:spacing w:after="0"/>
              <w:rPr>
                <w:noProof/>
                <w:sz w:val="8"/>
                <w:szCs w:val="8"/>
              </w:rPr>
            </w:pPr>
          </w:p>
        </w:tc>
      </w:tr>
      <w:tr w:rsidR="003C4C0A" w:rsidRPr="00FD744C" w14:paraId="0DC63F17" w14:textId="77777777" w:rsidTr="00B33CEE">
        <w:tc>
          <w:tcPr>
            <w:tcW w:w="2694" w:type="dxa"/>
            <w:gridSpan w:val="2"/>
            <w:tcBorders>
              <w:left w:val="single" w:sz="4" w:space="0" w:color="auto"/>
              <w:bottom w:val="single" w:sz="4" w:space="0" w:color="auto"/>
            </w:tcBorders>
          </w:tcPr>
          <w:p w14:paraId="0E02363A" w14:textId="77777777" w:rsidR="003C4C0A" w:rsidRPr="00FD744C" w:rsidRDefault="003C4C0A" w:rsidP="00B33CEE">
            <w:pPr>
              <w:pStyle w:val="CRCoverPage"/>
              <w:tabs>
                <w:tab w:val="right" w:pos="2184"/>
              </w:tabs>
              <w:spacing w:after="0"/>
              <w:rPr>
                <w:b/>
                <w:i/>
                <w:noProof/>
              </w:rPr>
            </w:pPr>
            <w:r w:rsidRPr="00FD74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71967" w14:textId="77777777" w:rsidR="003C4C0A" w:rsidRPr="00FD744C" w:rsidRDefault="003C4C0A" w:rsidP="00B33CEE">
            <w:pPr>
              <w:pStyle w:val="CRCoverPage"/>
              <w:spacing w:after="0"/>
              <w:ind w:left="100"/>
              <w:rPr>
                <w:noProof/>
              </w:rPr>
            </w:pPr>
            <w:r w:rsidRPr="00FD744C">
              <w:rPr>
                <w:noProof/>
              </w:rPr>
              <w:t>A device could fail in the commercial market without testing this scenario</w:t>
            </w:r>
          </w:p>
        </w:tc>
      </w:tr>
      <w:tr w:rsidR="003C4C0A" w:rsidRPr="00FD744C" w14:paraId="01144E8B" w14:textId="77777777" w:rsidTr="00B33CEE">
        <w:tc>
          <w:tcPr>
            <w:tcW w:w="2694" w:type="dxa"/>
            <w:gridSpan w:val="2"/>
          </w:tcPr>
          <w:p w14:paraId="096F1174" w14:textId="77777777" w:rsidR="003C4C0A" w:rsidRPr="00FD744C" w:rsidRDefault="003C4C0A" w:rsidP="00B33CEE">
            <w:pPr>
              <w:pStyle w:val="CRCoverPage"/>
              <w:spacing w:after="0"/>
              <w:rPr>
                <w:b/>
                <w:i/>
                <w:noProof/>
                <w:sz w:val="8"/>
                <w:szCs w:val="8"/>
              </w:rPr>
            </w:pPr>
          </w:p>
        </w:tc>
        <w:tc>
          <w:tcPr>
            <w:tcW w:w="6946" w:type="dxa"/>
            <w:gridSpan w:val="9"/>
          </w:tcPr>
          <w:p w14:paraId="04FD362F" w14:textId="77777777" w:rsidR="003C4C0A" w:rsidRPr="00FD744C" w:rsidRDefault="003C4C0A" w:rsidP="00B33CEE">
            <w:pPr>
              <w:pStyle w:val="CRCoverPage"/>
              <w:spacing w:after="0"/>
              <w:rPr>
                <w:noProof/>
                <w:sz w:val="8"/>
                <w:szCs w:val="8"/>
              </w:rPr>
            </w:pPr>
          </w:p>
        </w:tc>
      </w:tr>
      <w:tr w:rsidR="003C4C0A" w:rsidRPr="00FD744C" w14:paraId="3F59A7F0" w14:textId="77777777" w:rsidTr="00B33CEE">
        <w:tc>
          <w:tcPr>
            <w:tcW w:w="2694" w:type="dxa"/>
            <w:gridSpan w:val="2"/>
            <w:tcBorders>
              <w:top w:val="single" w:sz="4" w:space="0" w:color="auto"/>
              <w:left w:val="single" w:sz="4" w:space="0" w:color="auto"/>
            </w:tcBorders>
          </w:tcPr>
          <w:p w14:paraId="0315D715" w14:textId="77777777" w:rsidR="003C4C0A" w:rsidRPr="00FD744C" w:rsidRDefault="003C4C0A" w:rsidP="00B33CEE">
            <w:pPr>
              <w:pStyle w:val="CRCoverPage"/>
              <w:tabs>
                <w:tab w:val="right" w:pos="2184"/>
              </w:tabs>
              <w:spacing w:after="0"/>
              <w:rPr>
                <w:b/>
                <w:i/>
                <w:noProof/>
              </w:rPr>
            </w:pPr>
            <w:r w:rsidRPr="00FD744C">
              <w:rPr>
                <w:b/>
                <w:i/>
                <w:noProof/>
              </w:rPr>
              <w:t>Clauses affected:</w:t>
            </w:r>
          </w:p>
        </w:tc>
        <w:tc>
          <w:tcPr>
            <w:tcW w:w="6946" w:type="dxa"/>
            <w:gridSpan w:val="9"/>
            <w:tcBorders>
              <w:top w:val="single" w:sz="4" w:space="0" w:color="auto"/>
              <w:right w:val="single" w:sz="4" w:space="0" w:color="auto"/>
            </w:tcBorders>
            <w:shd w:val="pct30" w:color="FFFF00" w:fill="auto"/>
          </w:tcPr>
          <w:p w14:paraId="77E8F706" w14:textId="77777777" w:rsidR="003C4C0A" w:rsidRPr="00FD744C" w:rsidRDefault="003C4C0A" w:rsidP="00B33CEE">
            <w:pPr>
              <w:pStyle w:val="CRCoverPage"/>
              <w:spacing w:after="0"/>
              <w:ind w:left="100"/>
              <w:rPr>
                <w:noProof/>
              </w:rPr>
            </w:pPr>
            <w:r w:rsidRPr="00FD744C">
              <w:rPr>
                <w:noProof/>
              </w:rPr>
              <w:t>6.1.22</w:t>
            </w:r>
          </w:p>
        </w:tc>
      </w:tr>
      <w:tr w:rsidR="003C4C0A" w:rsidRPr="00FD744C" w14:paraId="0E0F94C5" w14:textId="77777777" w:rsidTr="00B33CEE">
        <w:tc>
          <w:tcPr>
            <w:tcW w:w="2694" w:type="dxa"/>
            <w:gridSpan w:val="2"/>
            <w:tcBorders>
              <w:left w:val="single" w:sz="4" w:space="0" w:color="auto"/>
            </w:tcBorders>
          </w:tcPr>
          <w:p w14:paraId="6D8C6BFD" w14:textId="77777777" w:rsidR="003C4C0A" w:rsidRPr="00FD744C" w:rsidRDefault="003C4C0A" w:rsidP="00B33CEE">
            <w:pPr>
              <w:pStyle w:val="CRCoverPage"/>
              <w:spacing w:after="0"/>
              <w:rPr>
                <w:b/>
                <w:i/>
                <w:noProof/>
                <w:sz w:val="8"/>
                <w:szCs w:val="8"/>
              </w:rPr>
            </w:pPr>
          </w:p>
        </w:tc>
        <w:tc>
          <w:tcPr>
            <w:tcW w:w="6946" w:type="dxa"/>
            <w:gridSpan w:val="9"/>
            <w:tcBorders>
              <w:right w:val="single" w:sz="4" w:space="0" w:color="auto"/>
            </w:tcBorders>
          </w:tcPr>
          <w:p w14:paraId="3F17C5E4" w14:textId="77777777" w:rsidR="003C4C0A" w:rsidRPr="00FD744C" w:rsidRDefault="003C4C0A" w:rsidP="00B33CEE">
            <w:pPr>
              <w:pStyle w:val="CRCoverPage"/>
              <w:spacing w:after="0"/>
              <w:rPr>
                <w:noProof/>
                <w:sz w:val="8"/>
                <w:szCs w:val="8"/>
              </w:rPr>
            </w:pPr>
          </w:p>
        </w:tc>
      </w:tr>
      <w:tr w:rsidR="003C4C0A" w:rsidRPr="00FD744C" w14:paraId="75D1AB17" w14:textId="77777777" w:rsidTr="00B33CEE">
        <w:tc>
          <w:tcPr>
            <w:tcW w:w="2694" w:type="dxa"/>
            <w:gridSpan w:val="2"/>
            <w:tcBorders>
              <w:left w:val="single" w:sz="4" w:space="0" w:color="auto"/>
            </w:tcBorders>
          </w:tcPr>
          <w:p w14:paraId="06CB1459" w14:textId="77777777" w:rsidR="003C4C0A" w:rsidRPr="00FD744C" w:rsidRDefault="003C4C0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85873" w14:textId="77777777" w:rsidR="003C4C0A" w:rsidRPr="00FD744C" w:rsidRDefault="003C4C0A" w:rsidP="00B33CEE">
            <w:pPr>
              <w:pStyle w:val="CRCoverPage"/>
              <w:spacing w:after="0"/>
              <w:jc w:val="center"/>
              <w:rPr>
                <w:b/>
                <w:caps/>
                <w:noProof/>
              </w:rPr>
            </w:pPr>
            <w:r w:rsidRPr="00FD74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5FD83" w14:textId="77777777" w:rsidR="003C4C0A" w:rsidRPr="00FD744C" w:rsidRDefault="003C4C0A" w:rsidP="00B33CEE">
            <w:pPr>
              <w:pStyle w:val="CRCoverPage"/>
              <w:spacing w:after="0"/>
              <w:jc w:val="center"/>
              <w:rPr>
                <w:b/>
                <w:caps/>
                <w:noProof/>
              </w:rPr>
            </w:pPr>
            <w:r w:rsidRPr="00FD744C">
              <w:rPr>
                <w:b/>
                <w:caps/>
                <w:noProof/>
              </w:rPr>
              <w:t>N</w:t>
            </w:r>
          </w:p>
        </w:tc>
        <w:tc>
          <w:tcPr>
            <w:tcW w:w="2977" w:type="dxa"/>
            <w:gridSpan w:val="4"/>
          </w:tcPr>
          <w:p w14:paraId="239B33E1" w14:textId="77777777" w:rsidR="003C4C0A" w:rsidRPr="00FD744C" w:rsidRDefault="003C4C0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F571" w14:textId="77777777" w:rsidR="003C4C0A" w:rsidRPr="00FD744C" w:rsidRDefault="003C4C0A" w:rsidP="00B33CEE">
            <w:pPr>
              <w:pStyle w:val="CRCoverPage"/>
              <w:spacing w:after="0"/>
              <w:ind w:left="99"/>
              <w:rPr>
                <w:noProof/>
              </w:rPr>
            </w:pPr>
          </w:p>
        </w:tc>
      </w:tr>
      <w:tr w:rsidR="003C4C0A" w:rsidRPr="00FD744C" w14:paraId="211D5767" w14:textId="77777777" w:rsidTr="00B33CEE">
        <w:tc>
          <w:tcPr>
            <w:tcW w:w="2694" w:type="dxa"/>
            <w:gridSpan w:val="2"/>
            <w:tcBorders>
              <w:left w:val="single" w:sz="4" w:space="0" w:color="auto"/>
            </w:tcBorders>
          </w:tcPr>
          <w:p w14:paraId="079D96A8" w14:textId="77777777" w:rsidR="003C4C0A" w:rsidRPr="00FD744C" w:rsidRDefault="003C4C0A" w:rsidP="00B33CEE">
            <w:pPr>
              <w:pStyle w:val="CRCoverPage"/>
              <w:tabs>
                <w:tab w:val="right" w:pos="2184"/>
              </w:tabs>
              <w:spacing w:after="0"/>
              <w:rPr>
                <w:b/>
                <w:i/>
                <w:noProof/>
              </w:rPr>
            </w:pPr>
            <w:r w:rsidRPr="00FD74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963E7" w14:textId="77777777" w:rsidR="003C4C0A" w:rsidRPr="00FD744C"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A6996" w14:textId="77777777" w:rsidR="003C4C0A" w:rsidRPr="00FD744C" w:rsidRDefault="003C4C0A" w:rsidP="00B33CEE">
            <w:pPr>
              <w:pStyle w:val="CRCoverPage"/>
              <w:spacing w:after="0"/>
              <w:jc w:val="center"/>
              <w:rPr>
                <w:b/>
                <w:caps/>
                <w:noProof/>
              </w:rPr>
            </w:pPr>
            <w:r w:rsidRPr="00FD744C">
              <w:rPr>
                <w:b/>
                <w:caps/>
                <w:noProof/>
              </w:rPr>
              <w:t>X</w:t>
            </w:r>
          </w:p>
        </w:tc>
        <w:tc>
          <w:tcPr>
            <w:tcW w:w="2977" w:type="dxa"/>
            <w:gridSpan w:val="4"/>
          </w:tcPr>
          <w:p w14:paraId="11618313" w14:textId="77777777" w:rsidR="003C4C0A" w:rsidRPr="00FD744C" w:rsidRDefault="003C4C0A" w:rsidP="00B33CEE">
            <w:pPr>
              <w:pStyle w:val="CRCoverPage"/>
              <w:tabs>
                <w:tab w:val="right" w:pos="2893"/>
              </w:tabs>
              <w:spacing w:after="0"/>
              <w:rPr>
                <w:noProof/>
              </w:rPr>
            </w:pPr>
            <w:r w:rsidRPr="00FD744C">
              <w:rPr>
                <w:noProof/>
              </w:rPr>
              <w:t xml:space="preserve"> Other core specifications</w:t>
            </w:r>
            <w:r w:rsidRPr="00FD744C">
              <w:rPr>
                <w:noProof/>
              </w:rPr>
              <w:tab/>
            </w:r>
          </w:p>
        </w:tc>
        <w:tc>
          <w:tcPr>
            <w:tcW w:w="3401" w:type="dxa"/>
            <w:gridSpan w:val="3"/>
            <w:tcBorders>
              <w:right w:val="single" w:sz="4" w:space="0" w:color="auto"/>
            </w:tcBorders>
            <w:shd w:val="pct30" w:color="FFFF00" w:fill="auto"/>
          </w:tcPr>
          <w:p w14:paraId="64EE32BD" w14:textId="77777777" w:rsidR="003C4C0A" w:rsidRPr="00FD744C" w:rsidRDefault="003C4C0A" w:rsidP="00B33CEE">
            <w:pPr>
              <w:pStyle w:val="CRCoverPage"/>
              <w:spacing w:after="0"/>
              <w:ind w:left="99"/>
              <w:rPr>
                <w:noProof/>
              </w:rPr>
            </w:pPr>
            <w:r w:rsidRPr="00FD744C">
              <w:rPr>
                <w:noProof/>
              </w:rPr>
              <w:t xml:space="preserve">TS/TR ... CR ... </w:t>
            </w:r>
          </w:p>
        </w:tc>
      </w:tr>
      <w:tr w:rsidR="003C4C0A" w:rsidRPr="00FD744C" w14:paraId="76BDCCCC" w14:textId="77777777" w:rsidTr="00B33CEE">
        <w:tc>
          <w:tcPr>
            <w:tcW w:w="2694" w:type="dxa"/>
            <w:gridSpan w:val="2"/>
            <w:tcBorders>
              <w:left w:val="single" w:sz="4" w:space="0" w:color="auto"/>
            </w:tcBorders>
          </w:tcPr>
          <w:p w14:paraId="7DAEBC9E" w14:textId="77777777" w:rsidR="003C4C0A" w:rsidRPr="00FD744C" w:rsidRDefault="003C4C0A" w:rsidP="00B33CEE">
            <w:pPr>
              <w:pStyle w:val="CRCoverPage"/>
              <w:spacing w:after="0"/>
              <w:rPr>
                <w:b/>
                <w:i/>
                <w:noProof/>
              </w:rPr>
            </w:pPr>
            <w:r w:rsidRPr="00FD74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6EE10" w14:textId="77777777" w:rsidR="003C4C0A" w:rsidRPr="00FD744C"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AE9B" w14:textId="77777777" w:rsidR="003C4C0A" w:rsidRPr="00FD744C" w:rsidRDefault="003C4C0A" w:rsidP="00B33CEE">
            <w:pPr>
              <w:pStyle w:val="CRCoverPage"/>
              <w:spacing w:after="0"/>
              <w:jc w:val="center"/>
              <w:rPr>
                <w:b/>
                <w:caps/>
                <w:noProof/>
              </w:rPr>
            </w:pPr>
            <w:r w:rsidRPr="00FD744C">
              <w:rPr>
                <w:b/>
                <w:caps/>
                <w:noProof/>
              </w:rPr>
              <w:t>X</w:t>
            </w:r>
          </w:p>
        </w:tc>
        <w:tc>
          <w:tcPr>
            <w:tcW w:w="2977" w:type="dxa"/>
            <w:gridSpan w:val="4"/>
          </w:tcPr>
          <w:p w14:paraId="56A2657F" w14:textId="77777777" w:rsidR="003C4C0A" w:rsidRPr="00FD744C" w:rsidRDefault="003C4C0A" w:rsidP="00B33CEE">
            <w:pPr>
              <w:pStyle w:val="CRCoverPage"/>
              <w:spacing w:after="0"/>
              <w:rPr>
                <w:noProof/>
              </w:rPr>
            </w:pPr>
            <w:r w:rsidRPr="00FD744C">
              <w:rPr>
                <w:noProof/>
              </w:rPr>
              <w:t xml:space="preserve"> Test specifications</w:t>
            </w:r>
          </w:p>
        </w:tc>
        <w:tc>
          <w:tcPr>
            <w:tcW w:w="3401" w:type="dxa"/>
            <w:gridSpan w:val="3"/>
            <w:tcBorders>
              <w:right w:val="single" w:sz="4" w:space="0" w:color="auto"/>
            </w:tcBorders>
            <w:shd w:val="pct30" w:color="FFFF00" w:fill="auto"/>
          </w:tcPr>
          <w:p w14:paraId="2F1C9646" w14:textId="77777777" w:rsidR="003C4C0A" w:rsidRPr="00FD744C" w:rsidRDefault="003C4C0A" w:rsidP="00B33CEE">
            <w:pPr>
              <w:pStyle w:val="CRCoverPage"/>
              <w:spacing w:after="0"/>
              <w:ind w:left="99"/>
              <w:rPr>
                <w:noProof/>
              </w:rPr>
            </w:pPr>
            <w:r w:rsidRPr="00FD744C">
              <w:rPr>
                <w:noProof/>
              </w:rPr>
              <w:t xml:space="preserve">TS/TR ... CR ... </w:t>
            </w:r>
          </w:p>
        </w:tc>
      </w:tr>
      <w:tr w:rsidR="003C4C0A" w:rsidRPr="00FD744C" w14:paraId="00680E30" w14:textId="77777777" w:rsidTr="00B33CEE">
        <w:tc>
          <w:tcPr>
            <w:tcW w:w="2694" w:type="dxa"/>
            <w:gridSpan w:val="2"/>
            <w:tcBorders>
              <w:left w:val="single" w:sz="4" w:space="0" w:color="auto"/>
            </w:tcBorders>
          </w:tcPr>
          <w:p w14:paraId="6A66B85A" w14:textId="77777777" w:rsidR="003C4C0A" w:rsidRPr="00FD744C" w:rsidRDefault="003C4C0A" w:rsidP="00B33CEE">
            <w:pPr>
              <w:pStyle w:val="CRCoverPage"/>
              <w:spacing w:after="0"/>
              <w:rPr>
                <w:b/>
                <w:i/>
                <w:noProof/>
              </w:rPr>
            </w:pPr>
            <w:r w:rsidRPr="00FD74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B337C" w14:textId="77777777" w:rsidR="003C4C0A" w:rsidRPr="00FD744C"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2C6E9" w14:textId="77777777" w:rsidR="003C4C0A" w:rsidRPr="00FD744C" w:rsidRDefault="003C4C0A" w:rsidP="00B33CEE">
            <w:pPr>
              <w:pStyle w:val="CRCoverPage"/>
              <w:spacing w:after="0"/>
              <w:jc w:val="center"/>
              <w:rPr>
                <w:b/>
                <w:caps/>
                <w:noProof/>
              </w:rPr>
            </w:pPr>
            <w:r w:rsidRPr="00FD744C">
              <w:rPr>
                <w:b/>
                <w:caps/>
                <w:noProof/>
              </w:rPr>
              <w:t>X</w:t>
            </w:r>
          </w:p>
        </w:tc>
        <w:tc>
          <w:tcPr>
            <w:tcW w:w="2977" w:type="dxa"/>
            <w:gridSpan w:val="4"/>
          </w:tcPr>
          <w:p w14:paraId="3685883A" w14:textId="77777777" w:rsidR="003C4C0A" w:rsidRPr="00FD744C" w:rsidRDefault="003C4C0A" w:rsidP="00B33CEE">
            <w:pPr>
              <w:pStyle w:val="CRCoverPage"/>
              <w:spacing w:after="0"/>
              <w:rPr>
                <w:noProof/>
              </w:rPr>
            </w:pPr>
            <w:r w:rsidRPr="00FD744C">
              <w:rPr>
                <w:noProof/>
              </w:rPr>
              <w:t xml:space="preserve"> O&amp;M Specifications</w:t>
            </w:r>
          </w:p>
        </w:tc>
        <w:tc>
          <w:tcPr>
            <w:tcW w:w="3401" w:type="dxa"/>
            <w:gridSpan w:val="3"/>
            <w:tcBorders>
              <w:right w:val="single" w:sz="4" w:space="0" w:color="auto"/>
            </w:tcBorders>
            <w:shd w:val="pct30" w:color="FFFF00" w:fill="auto"/>
          </w:tcPr>
          <w:p w14:paraId="3BC7F0A7" w14:textId="77777777" w:rsidR="003C4C0A" w:rsidRPr="00FD744C" w:rsidRDefault="003C4C0A" w:rsidP="00B33CEE">
            <w:pPr>
              <w:pStyle w:val="CRCoverPage"/>
              <w:spacing w:after="0"/>
              <w:ind w:left="99"/>
              <w:rPr>
                <w:noProof/>
              </w:rPr>
            </w:pPr>
            <w:r w:rsidRPr="00FD744C">
              <w:rPr>
                <w:noProof/>
              </w:rPr>
              <w:t xml:space="preserve">TS/TR ... CR ... </w:t>
            </w:r>
          </w:p>
        </w:tc>
      </w:tr>
      <w:tr w:rsidR="003C4C0A" w:rsidRPr="00FD744C" w14:paraId="7203763D" w14:textId="77777777" w:rsidTr="00B33CEE">
        <w:tc>
          <w:tcPr>
            <w:tcW w:w="2694" w:type="dxa"/>
            <w:gridSpan w:val="2"/>
            <w:tcBorders>
              <w:left w:val="single" w:sz="4" w:space="0" w:color="auto"/>
            </w:tcBorders>
          </w:tcPr>
          <w:p w14:paraId="32F500E9" w14:textId="77777777" w:rsidR="003C4C0A" w:rsidRPr="00FD744C" w:rsidRDefault="003C4C0A" w:rsidP="00B33CEE">
            <w:pPr>
              <w:pStyle w:val="CRCoverPage"/>
              <w:spacing w:after="0"/>
              <w:rPr>
                <w:b/>
                <w:i/>
                <w:noProof/>
              </w:rPr>
            </w:pPr>
          </w:p>
        </w:tc>
        <w:tc>
          <w:tcPr>
            <w:tcW w:w="6946" w:type="dxa"/>
            <w:gridSpan w:val="9"/>
            <w:tcBorders>
              <w:right w:val="single" w:sz="4" w:space="0" w:color="auto"/>
            </w:tcBorders>
          </w:tcPr>
          <w:p w14:paraId="7C30AA55" w14:textId="77777777" w:rsidR="003C4C0A" w:rsidRPr="00FD744C" w:rsidRDefault="003C4C0A" w:rsidP="00B33CEE">
            <w:pPr>
              <w:pStyle w:val="CRCoverPage"/>
              <w:spacing w:after="0"/>
              <w:rPr>
                <w:noProof/>
              </w:rPr>
            </w:pPr>
          </w:p>
        </w:tc>
      </w:tr>
      <w:tr w:rsidR="003C4C0A" w:rsidRPr="00FD744C" w14:paraId="6EF270D8" w14:textId="77777777" w:rsidTr="00B33CEE">
        <w:tc>
          <w:tcPr>
            <w:tcW w:w="2694" w:type="dxa"/>
            <w:gridSpan w:val="2"/>
            <w:tcBorders>
              <w:left w:val="single" w:sz="4" w:space="0" w:color="auto"/>
              <w:bottom w:val="single" w:sz="4" w:space="0" w:color="auto"/>
            </w:tcBorders>
          </w:tcPr>
          <w:p w14:paraId="09DBE9A4" w14:textId="77777777" w:rsidR="003C4C0A" w:rsidRPr="00FD744C" w:rsidRDefault="003C4C0A" w:rsidP="00B33CEE">
            <w:pPr>
              <w:pStyle w:val="CRCoverPage"/>
              <w:tabs>
                <w:tab w:val="right" w:pos="2184"/>
              </w:tabs>
              <w:spacing w:after="0"/>
              <w:rPr>
                <w:b/>
                <w:i/>
                <w:noProof/>
              </w:rPr>
            </w:pPr>
            <w:r w:rsidRPr="00FD744C">
              <w:rPr>
                <w:b/>
                <w:i/>
                <w:noProof/>
              </w:rPr>
              <w:t>Other comments:</w:t>
            </w:r>
          </w:p>
        </w:tc>
        <w:tc>
          <w:tcPr>
            <w:tcW w:w="6946" w:type="dxa"/>
            <w:gridSpan w:val="9"/>
            <w:tcBorders>
              <w:bottom w:val="single" w:sz="4" w:space="0" w:color="auto"/>
              <w:right w:val="single" w:sz="4" w:space="0" w:color="auto"/>
            </w:tcBorders>
            <w:shd w:val="pct30" w:color="FFFF00" w:fill="auto"/>
          </w:tcPr>
          <w:p w14:paraId="549EE635" w14:textId="77777777" w:rsidR="003C4C0A" w:rsidRPr="00FD744C" w:rsidRDefault="003C4C0A" w:rsidP="00B33CEE">
            <w:pPr>
              <w:pStyle w:val="CRCoverPage"/>
              <w:spacing w:after="0"/>
              <w:ind w:left="100"/>
              <w:rPr>
                <w:noProof/>
              </w:rPr>
            </w:pPr>
          </w:p>
        </w:tc>
      </w:tr>
      <w:tr w:rsidR="003C4C0A" w:rsidRPr="00FD744C" w14:paraId="7ACDE937" w14:textId="77777777" w:rsidTr="00B33CEE">
        <w:tc>
          <w:tcPr>
            <w:tcW w:w="2694" w:type="dxa"/>
            <w:gridSpan w:val="2"/>
            <w:tcBorders>
              <w:top w:val="single" w:sz="4" w:space="0" w:color="auto"/>
              <w:bottom w:val="single" w:sz="4" w:space="0" w:color="auto"/>
            </w:tcBorders>
          </w:tcPr>
          <w:p w14:paraId="65DFF664" w14:textId="77777777" w:rsidR="003C4C0A" w:rsidRPr="00FD744C" w:rsidRDefault="003C4C0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5822" w14:textId="77777777" w:rsidR="003C4C0A" w:rsidRPr="00FD744C" w:rsidRDefault="003C4C0A" w:rsidP="00B33CEE">
            <w:pPr>
              <w:pStyle w:val="CRCoverPage"/>
              <w:spacing w:after="0"/>
              <w:ind w:left="100"/>
              <w:rPr>
                <w:noProof/>
                <w:sz w:val="8"/>
                <w:szCs w:val="8"/>
              </w:rPr>
            </w:pPr>
          </w:p>
        </w:tc>
      </w:tr>
      <w:tr w:rsidR="003C4C0A" w:rsidRPr="00FD744C" w14:paraId="42AEE3CB" w14:textId="77777777" w:rsidTr="00B33CEE">
        <w:tc>
          <w:tcPr>
            <w:tcW w:w="2694" w:type="dxa"/>
            <w:gridSpan w:val="2"/>
            <w:tcBorders>
              <w:top w:val="single" w:sz="4" w:space="0" w:color="auto"/>
              <w:left w:val="single" w:sz="4" w:space="0" w:color="auto"/>
              <w:bottom w:val="single" w:sz="4" w:space="0" w:color="auto"/>
            </w:tcBorders>
          </w:tcPr>
          <w:p w14:paraId="4878CD27" w14:textId="77777777" w:rsidR="003C4C0A" w:rsidRPr="00FD744C" w:rsidRDefault="003C4C0A" w:rsidP="00B33CEE">
            <w:pPr>
              <w:pStyle w:val="CRCoverPage"/>
              <w:tabs>
                <w:tab w:val="right" w:pos="2184"/>
              </w:tabs>
              <w:spacing w:after="0"/>
              <w:rPr>
                <w:b/>
                <w:i/>
                <w:noProof/>
              </w:rPr>
            </w:pPr>
            <w:r w:rsidRPr="00FD74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339D7" w14:textId="153C23DB" w:rsidR="003C4C0A" w:rsidRPr="00FD744C" w:rsidRDefault="000724B3" w:rsidP="00296D34">
            <w:pPr>
              <w:pStyle w:val="CRCoverPage"/>
              <w:spacing w:after="0"/>
              <w:ind w:left="100"/>
              <w:rPr>
                <w:noProof/>
              </w:rPr>
            </w:pPr>
            <w:r w:rsidRPr="00FD744C">
              <w:rPr>
                <w:noProof/>
              </w:rPr>
              <w:t>This is the final version of R5-234584</w:t>
            </w:r>
          </w:p>
        </w:tc>
      </w:tr>
    </w:tbl>
    <w:p w14:paraId="4A65B1CC" w14:textId="77777777" w:rsidR="003C4C0A" w:rsidRPr="00FD744C" w:rsidRDefault="003C4C0A" w:rsidP="003C4C0A">
      <w:pPr>
        <w:pStyle w:val="CRCoverPage"/>
        <w:spacing w:after="0"/>
        <w:rPr>
          <w:noProof/>
          <w:sz w:val="8"/>
          <w:szCs w:val="8"/>
        </w:rPr>
      </w:pPr>
    </w:p>
    <w:p w14:paraId="3A62AACA" w14:textId="77777777" w:rsidR="003C4C0A" w:rsidRPr="00FD744C" w:rsidRDefault="003C4C0A" w:rsidP="003C4C0A">
      <w:pPr>
        <w:rPr>
          <w:noProof/>
        </w:rPr>
        <w:sectPr w:rsidR="003C4C0A" w:rsidRPr="00FD744C">
          <w:headerReference w:type="even" r:id="rId11"/>
          <w:footnotePr>
            <w:numRestart w:val="eachSect"/>
          </w:footnotePr>
          <w:pgSz w:w="11907" w:h="16840" w:code="9"/>
          <w:pgMar w:top="1418" w:right="1134" w:bottom="1134" w:left="1134" w:header="680" w:footer="567" w:gutter="0"/>
          <w:cols w:space="720"/>
        </w:sectPr>
      </w:pPr>
    </w:p>
    <w:p w14:paraId="73997ABF" w14:textId="77777777" w:rsidR="006641DC" w:rsidRPr="00FD744C" w:rsidRDefault="006641DC" w:rsidP="006641DC"/>
    <w:p w14:paraId="6206DA82" w14:textId="03621298" w:rsidR="006641DC" w:rsidRPr="00FD744C" w:rsidRDefault="006641DC" w:rsidP="006641DC">
      <w:pPr>
        <w:rPr>
          <w:color w:val="FF0000"/>
          <w:sz w:val="44"/>
          <w:szCs w:val="44"/>
        </w:rPr>
      </w:pPr>
      <w:r w:rsidRPr="00FD744C">
        <w:rPr>
          <w:color w:val="FF0000"/>
          <w:sz w:val="44"/>
          <w:szCs w:val="44"/>
        </w:rPr>
        <w:t>&lt;START OF CHANGES&gt;</w:t>
      </w:r>
    </w:p>
    <w:p w14:paraId="3BF9A76F" w14:textId="77777777" w:rsidR="006641DC" w:rsidRPr="00FD744C" w:rsidRDefault="006641DC" w:rsidP="006641DC"/>
    <w:p w14:paraId="4DE02814" w14:textId="77777777" w:rsidR="00FD744C" w:rsidRPr="00FD744C" w:rsidRDefault="00FD744C" w:rsidP="00FD744C">
      <w:pPr>
        <w:pStyle w:val="Heading3"/>
        <w:rPr>
          <w:ins w:id="26" w:author="Jason Kahn" w:date="2023-08-24T01:41:00Z"/>
        </w:rPr>
      </w:pPr>
      <w:bookmarkStart w:id="27" w:name="_Toc522499803"/>
      <w:bookmarkStart w:id="28" w:name="_Toc25610656"/>
      <w:bookmarkEnd w:id="0"/>
      <w:bookmarkEnd w:id="1"/>
      <w:bookmarkEnd w:id="2"/>
      <w:bookmarkEnd w:id="3"/>
      <w:bookmarkEnd w:id="4"/>
      <w:bookmarkEnd w:id="5"/>
      <w:bookmarkEnd w:id="6"/>
      <w:bookmarkEnd w:id="7"/>
      <w:bookmarkEnd w:id="8"/>
      <w:bookmarkEnd w:id="9"/>
      <w:bookmarkEnd w:id="10"/>
      <w:bookmarkEnd w:id="11"/>
      <w:bookmarkEnd w:id="12"/>
      <w:bookmarkEnd w:id="13"/>
      <w:ins w:id="29" w:author="Jason Kahn" w:date="2023-08-24T01:41:00Z">
        <w:r w:rsidRPr="00FD744C">
          <w:t>6.1.22</w:t>
        </w:r>
        <w:r w:rsidRPr="00FD744C">
          <w:tab/>
          <w:t>On-network / Short Data Service (SDS) / Standalone SDS Using Media Plane / One-to-one Standalone SDS / Active functional alias / Client Originated (CO)</w:t>
        </w:r>
      </w:ins>
    </w:p>
    <w:p w14:paraId="2B6E6D78" w14:textId="77777777" w:rsidR="00FD744C" w:rsidRPr="00FD744C" w:rsidRDefault="00FD744C" w:rsidP="00FD744C">
      <w:pPr>
        <w:pStyle w:val="H6"/>
        <w:rPr>
          <w:ins w:id="30" w:author="Jason Kahn" w:date="2023-08-24T01:41:00Z"/>
        </w:rPr>
      </w:pPr>
      <w:bookmarkStart w:id="31" w:name="_Toc52782339"/>
      <w:bookmarkStart w:id="32" w:name="_Toc52782950"/>
      <w:bookmarkStart w:id="33" w:name="_Toc59042819"/>
      <w:ins w:id="34" w:author="Jason Kahn" w:date="2023-08-24T01:41:00Z">
        <w:r w:rsidRPr="00FD744C">
          <w:t>6.1.22.1</w:t>
        </w:r>
        <w:r w:rsidRPr="00FD744C">
          <w:tab/>
          <w:t>Test Purpose (TP)</w:t>
        </w:r>
        <w:bookmarkEnd w:id="31"/>
        <w:bookmarkEnd w:id="32"/>
        <w:bookmarkEnd w:id="33"/>
      </w:ins>
    </w:p>
    <w:p w14:paraId="466A6524" w14:textId="77777777" w:rsidR="00FD744C" w:rsidRPr="00FD744C" w:rsidRDefault="00FD744C" w:rsidP="00FD744C">
      <w:pPr>
        <w:pStyle w:val="H6"/>
        <w:rPr>
          <w:ins w:id="35" w:author="Jason Kahn" w:date="2023-08-24T01:41:00Z"/>
        </w:rPr>
      </w:pPr>
      <w:ins w:id="36" w:author="Jason Kahn" w:date="2023-08-24T01:41:00Z">
        <w:r w:rsidRPr="00FD744C">
          <w:t>(1)</w:t>
        </w:r>
      </w:ins>
    </w:p>
    <w:p w14:paraId="7AB6FA07" w14:textId="77777777" w:rsidR="00FD744C" w:rsidRPr="00FD744C" w:rsidRDefault="00FD744C" w:rsidP="00FD744C">
      <w:pPr>
        <w:pStyle w:val="PL"/>
        <w:rPr>
          <w:ins w:id="37" w:author="Jason Kahn" w:date="2023-08-24T01:41:00Z"/>
          <w:noProof w:val="0"/>
        </w:rPr>
      </w:pPr>
      <w:ins w:id="38" w:author="Jason Kahn" w:date="2023-08-24T01:41:00Z">
        <w:r w:rsidRPr="00FD744C">
          <w:rPr>
            <w:b/>
            <w:noProof w:val="0"/>
          </w:rPr>
          <w:t>with</w:t>
        </w:r>
        <w:r w:rsidRPr="00FD744C">
          <w:rPr>
            <w:noProof w:val="0"/>
          </w:rPr>
          <w:t xml:space="preserve"> { UE (MCDATA Client) registered and authorised for MCDATA Service }</w:t>
        </w:r>
      </w:ins>
    </w:p>
    <w:p w14:paraId="58A2EA95" w14:textId="77777777" w:rsidR="00FD744C" w:rsidRPr="00FD744C" w:rsidRDefault="00FD744C" w:rsidP="00FD744C">
      <w:pPr>
        <w:pStyle w:val="PL"/>
        <w:rPr>
          <w:ins w:id="39" w:author="Jason Kahn" w:date="2023-08-24T01:41:00Z"/>
          <w:noProof w:val="0"/>
        </w:rPr>
      </w:pPr>
      <w:ins w:id="40" w:author="Jason Kahn" w:date="2023-08-24T01:41:00Z">
        <w:r w:rsidRPr="00FD744C">
          <w:rPr>
            <w:b/>
            <w:noProof w:val="0"/>
          </w:rPr>
          <w:t>ensure that</w:t>
        </w:r>
        <w:r w:rsidRPr="00FD744C">
          <w:rPr>
            <w:noProof w:val="0"/>
          </w:rPr>
          <w:t xml:space="preserve"> {</w:t>
        </w:r>
      </w:ins>
    </w:p>
    <w:p w14:paraId="7D0E42B2" w14:textId="77777777" w:rsidR="00FD744C" w:rsidRPr="00FD744C" w:rsidRDefault="00FD744C" w:rsidP="00FD744C">
      <w:pPr>
        <w:pStyle w:val="PL"/>
        <w:rPr>
          <w:ins w:id="41" w:author="Jason Kahn" w:date="2023-08-24T01:41:00Z"/>
          <w:noProof w:val="0"/>
        </w:rPr>
      </w:pPr>
      <w:ins w:id="42" w:author="Jason Kahn" w:date="2023-08-24T01:41:00Z">
        <w:r w:rsidRPr="00FD744C">
          <w:rPr>
            <w:noProof w:val="0"/>
          </w:rPr>
          <w:t xml:space="preserve">  </w:t>
        </w:r>
        <w:r w:rsidRPr="00FD744C">
          <w:rPr>
            <w:b/>
            <w:noProof w:val="0"/>
          </w:rPr>
          <w:t>when</w:t>
        </w:r>
        <w:r w:rsidRPr="00FD744C">
          <w:rPr>
            <w:noProof w:val="0"/>
          </w:rPr>
          <w:t xml:space="preserve"> { the MCDATA User requests to send a one-to-one standalone SDS message using the media plane </w:t>
        </w:r>
        <w:r w:rsidRPr="00FD744C">
          <w:t xml:space="preserve">using an active functional alias </w:t>
        </w:r>
        <w:r w:rsidRPr="00FD744C">
          <w:rPr>
            <w:noProof w:val="0"/>
          </w:rPr>
          <w:t>}</w:t>
        </w:r>
      </w:ins>
    </w:p>
    <w:p w14:paraId="2721AE70" w14:textId="77777777" w:rsidR="00FD744C" w:rsidRPr="00FD744C" w:rsidRDefault="00FD744C" w:rsidP="00FD744C">
      <w:pPr>
        <w:pStyle w:val="PL"/>
        <w:rPr>
          <w:ins w:id="43" w:author="Jason Kahn" w:date="2023-08-24T01:41:00Z"/>
          <w:noProof w:val="0"/>
        </w:rPr>
      </w:pPr>
      <w:ins w:id="44" w:author="Jason Kahn" w:date="2023-08-24T01:41:00Z">
        <w:r w:rsidRPr="00FD744C">
          <w:rPr>
            <w:noProof w:val="0"/>
          </w:rPr>
          <w:t xml:space="preserve">    </w:t>
        </w:r>
        <w:r w:rsidRPr="00FD744C">
          <w:rPr>
            <w:b/>
            <w:noProof w:val="0"/>
          </w:rPr>
          <w:t>then</w:t>
        </w:r>
        <w:r w:rsidRPr="00FD744C">
          <w:rPr>
            <w:noProof w:val="0"/>
          </w:rPr>
          <w:t xml:space="preserve"> { UE (MCDATA Client) sends a request to establish an MSRP connection via a SIP INVITE message </w:t>
        </w:r>
        <w:r w:rsidRPr="00FD744C">
          <w:rPr>
            <w:b/>
            <w:noProof w:val="0"/>
          </w:rPr>
          <w:t>and</w:t>
        </w:r>
        <w:r w:rsidRPr="00FD744C">
          <w:rPr>
            <w:noProof w:val="0"/>
          </w:rPr>
          <w:t xml:space="preserve"> then responds to the SIP 200 (OK) message with a SIP ACK message }</w:t>
        </w:r>
      </w:ins>
    </w:p>
    <w:p w14:paraId="522DB742" w14:textId="77777777" w:rsidR="00FD744C" w:rsidRPr="00FD744C" w:rsidRDefault="00FD744C" w:rsidP="00FD744C">
      <w:pPr>
        <w:pStyle w:val="PL"/>
        <w:rPr>
          <w:ins w:id="45" w:author="Jason Kahn" w:date="2023-08-24T01:41:00Z"/>
          <w:noProof w:val="0"/>
        </w:rPr>
      </w:pPr>
      <w:ins w:id="46" w:author="Jason Kahn" w:date="2023-08-24T01:41:00Z">
        <w:r w:rsidRPr="00FD744C">
          <w:rPr>
            <w:noProof w:val="0"/>
          </w:rPr>
          <w:t xml:space="preserve">            }</w:t>
        </w:r>
      </w:ins>
    </w:p>
    <w:p w14:paraId="3EDC3E23" w14:textId="77777777" w:rsidR="00FD744C" w:rsidRPr="00FD744C" w:rsidRDefault="00FD744C" w:rsidP="00FD744C">
      <w:pPr>
        <w:pStyle w:val="PL"/>
        <w:rPr>
          <w:ins w:id="47" w:author="Jason Kahn" w:date="2023-08-24T01:41:00Z"/>
          <w:noProof w:val="0"/>
        </w:rPr>
      </w:pPr>
    </w:p>
    <w:p w14:paraId="2248926B" w14:textId="77777777" w:rsidR="00FD744C" w:rsidRPr="00FD744C" w:rsidRDefault="00FD744C" w:rsidP="00FD744C">
      <w:pPr>
        <w:pStyle w:val="H6"/>
        <w:rPr>
          <w:ins w:id="48" w:author="Jason Kahn" w:date="2023-08-24T01:41:00Z"/>
        </w:rPr>
      </w:pPr>
      <w:ins w:id="49" w:author="Jason Kahn" w:date="2023-08-24T01:41:00Z">
        <w:r w:rsidRPr="00FD744C">
          <w:t>(2)</w:t>
        </w:r>
      </w:ins>
    </w:p>
    <w:p w14:paraId="5525D435" w14:textId="77777777" w:rsidR="00FD744C" w:rsidRPr="00FD744C" w:rsidRDefault="00FD744C" w:rsidP="00FD744C">
      <w:pPr>
        <w:pStyle w:val="PL"/>
        <w:rPr>
          <w:ins w:id="50" w:author="Jason Kahn" w:date="2023-08-24T01:41:00Z"/>
          <w:noProof w:val="0"/>
        </w:rPr>
      </w:pPr>
      <w:ins w:id="51" w:author="Jason Kahn" w:date="2023-08-24T01:41:00Z">
        <w:r w:rsidRPr="00FD744C">
          <w:rPr>
            <w:b/>
            <w:noProof w:val="0"/>
          </w:rPr>
          <w:t>with</w:t>
        </w:r>
        <w:r w:rsidRPr="00FD744C">
          <w:rPr>
            <w:noProof w:val="0"/>
          </w:rPr>
          <w:t xml:space="preserve"> { UE (MCDATA Client) having requested the establishment of a MSRP connection }</w:t>
        </w:r>
      </w:ins>
    </w:p>
    <w:p w14:paraId="274ADE15" w14:textId="77777777" w:rsidR="00FD744C" w:rsidRPr="00FD744C" w:rsidRDefault="00FD744C" w:rsidP="00FD744C">
      <w:pPr>
        <w:pStyle w:val="PL"/>
        <w:rPr>
          <w:ins w:id="52" w:author="Jason Kahn" w:date="2023-08-24T01:41:00Z"/>
          <w:noProof w:val="0"/>
        </w:rPr>
      </w:pPr>
      <w:ins w:id="53" w:author="Jason Kahn" w:date="2023-08-24T01:41:00Z">
        <w:r w:rsidRPr="00FD744C">
          <w:rPr>
            <w:b/>
            <w:noProof w:val="0"/>
          </w:rPr>
          <w:t>ensure that</w:t>
        </w:r>
        <w:r w:rsidRPr="00FD744C">
          <w:rPr>
            <w:noProof w:val="0"/>
          </w:rPr>
          <w:t xml:space="preserve"> {</w:t>
        </w:r>
      </w:ins>
    </w:p>
    <w:p w14:paraId="7E368386" w14:textId="77777777" w:rsidR="00FD744C" w:rsidRPr="00FD744C" w:rsidRDefault="00FD744C" w:rsidP="00FD744C">
      <w:pPr>
        <w:pStyle w:val="PL"/>
        <w:rPr>
          <w:ins w:id="54" w:author="Jason Kahn" w:date="2023-08-24T01:41:00Z"/>
          <w:noProof w:val="0"/>
        </w:rPr>
      </w:pPr>
      <w:ins w:id="55" w:author="Jason Kahn" w:date="2023-08-24T01:41:00Z">
        <w:r w:rsidRPr="00FD744C">
          <w:rPr>
            <w:noProof w:val="0"/>
          </w:rPr>
          <w:t xml:space="preserve">  </w:t>
        </w:r>
        <w:r w:rsidRPr="00FD744C">
          <w:rPr>
            <w:b/>
            <w:noProof w:val="0"/>
          </w:rPr>
          <w:t>when</w:t>
        </w:r>
        <w:r w:rsidRPr="00FD744C">
          <w:rPr>
            <w:noProof w:val="0"/>
          </w:rPr>
          <w:t xml:space="preserve"> { UE (MCDATA Client) receives a SIP 200 (OK) message with the a=setup attribute set to "passive"  from the SS (MCDATA server) }</w:t>
        </w:r>
      </w:ins>
    </w:p>
    <w:p w14:paraId="0C6098DB" w14:textId="77777777" w:rsidR="00FD744C" w:rsidRPr="00FD744C" w:rsidRDefault="00FD744C" w:rsidP="00FD744C">
      <w:pPr>
        <w:pStyle w:val="PL"/>
        <w:rPr>
          <w:ins w:id="56" w:author="Jason Kahn" w:date="2023-08-24T01:41:00Z"/>
          <w:noProof w:val="0"/>
        </w:rPr>
      </w:pPr>
      <w:ins w:id="57" w:author="Jason Kahn" w:date="2023-08-24T01:41:00Z">
        <w:r w:rsidRPr="00FD744C">
          <w:rPr>
            <w:noProof w:val="0"/>
          </w:rPr>
          <w:t xml:space="preserve">    </w:t>
        </w:r>
        <w:r w:rsidRPr="00FD744C">
          <w:rPr>
            <w:b/>
            <w:noProof w:val="0"/>
          </w:rPr>
          <w:t>then</w:t>
        </w:r>
        <w:r w:rsidRPr="00FD744C">
          <w:rPr>
            <w:noProof w:val="0"/>
          </w:rPr>
          <w:t xml:space="preserve"> { UE (MCDATA Client) sends a blank MSRP SEND message to bind the MSRP connection </w:t>
        </w:r>
        <w:r w:rsidRPr="00FD744C">
          <w:rPr>
            <w:b/>
            <w:noProof w:val="0"/>
          </w:rPr>
          <w:t>and</w:t>
        </w:r>
        <w:r w:rsidRPr="00FD744C">
          <w:rPr>
            <w:noProof w:val="0"/>
          </w:rPr>
          <w:t xml:space="preserve"> then sends the one-to-one standalone SDS message via a MSRP SEND message with a disposition of "DELIVERY" }</w:t>
        </w:r>
      </w:ins>
    </w:p>
    <w:p w14:paraId="70D4AFB2" w14:textId="77777777" w:rsidR="00FD744C" w:rsidRPr="00FD744C" w:rsidRDefault="00FD744C" w:rsidP="00FD744C">
      <w:pPr>
        <w:pStyle w:val="PL"/>
        <w:rPr>
          <w:ins w:id="58" w:author="Jason Kahn" w:date="2023-08-24T01:41:00Z"/>
          <w:noProof w:val="0"/>
        </w:rPr>
      </w:pPr>
      <w:ins w:id="59" w:author="Jason Kahn" w:date="2023-08-24T01:41:00Z">
        <w:r w:rsidRPr="00FD744C">
          <w:rPr>
            <w:noProof w:val="0"/>
          </w:rPr>
          <w:t xml:space="preserve">            }</w:t>
        </w:r>
      </w:ins>
    </w:p>
    <w:p w14:paraId="2A652AF7" w14:textId="77777777" w:rsidR="00FD744C" w:rsidRPr="00FD744C" w:rsidRDefault="00FD744C" w:rsidP="00FD744C">
      <w:pPr>
        <w:pStyle w:val="PL"/>
        <w:rPr>
          <w:ins w:id="60" w:author="Jason Kahn" w:date="2023-08-24T01:41:00Z"/>
          <w:noProof w:val="0"/>
        </w:rPr>
      </w:pPr>
    </w:p>
    <w:p w14:paraId="062DFD68" w14:textId="77777777" w:rsidR="00FD744C" w:rsidRPr="00FD744C" w:rsidRDefault="00FD744C" w:rsidP="00FD744C">
      <w:pPr>
        <w:pStyle w:val="H6"/>
        <w:rPr>
          <w:ins w:id="61" w:author="Jason Kahn" w:date="2023-08-24T01:41:00Z"/>
        </w:rPr>
      </w:pPr>
      <w:ins w:id="62" w:author="Jason Kahn" w:date="2023-08-24T01:41:00Z">
        <w:r w:rsidRPr="00FD744C">
          <w:t>(3)</w:t>
        </w:r>
      </w:ins>
    </w:p>
    <w:p w14:paraId="2D5F30AF" w14:textId="77777777" w:rsidR="00FD744C" w:rsidRPr="00FD744C" w:rsidRDefault="00FD744C" w:rsidP="00FD744C">
      <w:pPr>
        <w:pStyle w:val="PL"/>
        <w:rPr>
          <w:ins w:id="63" w:author="Jason Kahn" w:date="2023-08-24T01:41:00Z"/>
          <w:noProof w:val="0"/>
        </w:rPr>
      </w:pPr>
      <w:ins w:id="64" w:author="Jason Kahn" w:date="2023-08-24T01:41:00Z">
        <w:r w:rsidRPr="00FD744C">
          <w:rPr>
            <w:b/>
            <w:noProof w:val="0"/>
          </w:rPr>
          <w:t>with</w:t>
        </w:r>
        <w:r w:rsidRPr="00FD744C">
          <w:rPr>
            <w:noProof w:val="0"/>
          </w:rPr>
          <w:t xml:space="preserve"> { UE (MCDATA Client) having sent a one-to-one standalone SDS message using the media plane }</w:t>
        </w:r>
      </w:ins>
    </w:p>
    <w:p w14:paraId="37DB825D" w14:textId="77777777" w:rsidR="00FD744C" w:rsidRPr="00FD744C" w:rsidRDefault="00FD744C" w:rsidP="00FD744C">
      <w:pPr>
        <w:pStyle w:val="PL"/>
        <w:rPr>
          <w:ins w:id="65" w:author="Jason Kahn" w:date="2023-08-24T01:41:00Z"/>
          <w:noProof w:val="0"/>
        </w:rPr>
      </w:pPr>
      <w:ins w:id="66" w:author="Jason Kahn" w:date="2023-08-24T01:41:00Z">
        <w:r w:rsidRPr="00FD744C">
          <w:rPr>
            <w:b/>
            <w:noProof w:val="0"/>
          </w:rPr>
          <w:t>ensure that</w:t>
        </w:r>
        <w:r w:rsidRPr="00FD744C">
          <w:rPr>
            <w:noProof w:val="0"/>
          </w:rPr>
          <w:t xml:space="preserve"> {</w:t>
        </w:r>
      </w:ins>
    </w:p>
    <w:p w14:paraId="7B250CFD" w14:textId="77777777" w:rsidR="00FD744C" w:rsidRPr="00FD744C" w:rsidRDefault="00FD744C" w:rsidP="00FD744C">
      <w:pPr>
        <w:pStyle w:val="PL"/>
        <w:rPr>
          <w:ins w:id="67" w:author="Jason Kahn" w:date="2023-08-24T01:41:00Z"/>
          <w:noProof w:val="0"/>
        </w:rPr>
      </w:pPr>
      <w:ins w:id="68" w:author="Jason Kahn" w:date="2023-08-24T01:41:00Z">
        <w:r w:rsidRPr="00FD744C">
          <w:rPr>
            <w:noProof w:val="0"/>
          </w:rPr>
          <w:t xml:space="preserve">  </w:t>
        </w:r>
        <w:r w:rsidRPr="00FD744C">
          <w:rPr>
            <w:b/>
            <w:noProof w:val="0"/>
          </w:rPr>
          <w:t>when</w:t>
        </w:r>
        <w:r w:rsidRPr="00FD744C">
          <w:rPr>
            <w:noProof w:val="0"/>
          </w:rPr>
          <w:t xml:space="preserve"> { UE (MCDATA Client receives a MSRP 200 (OK) message in response to the last MSRP SEND message indicating that the standalone SDS message has been successfully transferred }</w:t>
        </w:r>
      </w:ins>
    </w:p>
    <w:p w14:paraId="577032A1" w14:textId="77777777" w:rsidR="00FD744C" w:rsidRPr="00FD744C" w:rsidRDefault="00FD744C" w:rsidP="00FD744C">
      <w:pPr>
        <w:pStyle w:val="PL"/>
        <w:rPr>
          <w:ins w:id="69" w:author="Jason Kahn" w:date="2023-08-24T01:41:00Z"/>
          <w:noProof w:val="0"/>
        </w:rPr>
      </w:pPr>
      <w:ins w:id="70" w:author="Jason Kahn" w:date="2023-08-24T01:41:00Z">
        <w:r w:rsidRPr="00FD744C">
          <w:rPr>
            <w:noProof w:val="0"/>
          </w:rPr>
          <w:t xml:space="preserve">    </w:t>
        </w:r>
        <w:r w:rsidRPr="00FD744C">
          <w:rPr>
            <w:b/>
            <w:noProof w:val="0"/>
          </w:rPr>
          <w:t>then</w:t>
        </w:r>
        <w:r w:rsidRPr="00FD744C">
          <w:rPr>
            <w:noProof w:val="0"/>
          </w:rPr>
          <w:t xml:space="preserve"> { UE (MCDATA Client) sends a SIP BYE message }</w:t>
        </w:r>
      </w:ins>
    </w:p>
    <w:p w14:paraId="065339E9" w14:textId="77777777" w:rsidR="00FD744C" w:rsidRPr="00FD744C" w:rsidRDefault="00FD744C" w:rsidP="00FD744C">
      <w:pPr>
        <w:pStyle w:val="PL"/>
        <w:rPr>
          <w:ins w:id="71" w:author="Jason Kahn" w:date="2023-08-24T01:41:00Z"/>
          <w:noProof w:val="0"/>
        </w:rPr>
      </w:pPr>
      <w:ins w:id="72" w:author="Jason Kahn" w:date="2023-08-24T01:41:00Z">
        <w:r w:rsidRPr="00FD744C">
          <w:rPr>
            <w:noProof w:val="0"/>
          </w:rPr>
          <w:t xml:space="preserve">            }</w:t>
        </w:r>
      </w:ins>
    </w:p>
    <w:p w14:paraId="41E156F1" w14:textId="77777777" w:rsidR="00FD744C" w:rsidRPr="00FD744C" w:rsidRDefault="00FD744C" w:rsidP="00FD744C">
      <w:pPr>
        <w:pStyle w:val="PL"/>
        <w:rPr>
          <w:ins w:id="73" w:author="Jason Kahn" w:date="2023-08-24T01:41:00Z"/>
          <w:noProof w:val="0"/>
        </w:rPr>
      </w:pPr>
    </w:p>
    <w:p w14:paraId="7CD13756" w14:textId="77777777" w:rsidR="00FD744C" w:rsidRPr="00FD744C" w:rsidRDefault="00FD744C" w:rsidP="00FD744C">
      <w:pPr>
        <w:pStyle w:val="H6"/>
        <w:rPr>
          <w:ins w:id="74" w:author="Jason Kahn" w:date="2023-08-24T01:41:00Z"/>
        </w:rPr>
      </w:pPr>
      <w:ins w:id="75" w:author="Jason Kahn" w:date="2023-08-24T01:41:00Z">
        <w:r w:rsidRPr="00FD744C">
          <w:t>(4)</w:t>
        </w:r>
      </w:ins>
    </w:p>
    <w:p w14:paraId="0144CBA4" w14:textId="77777777" w:rsidR="00FD744C" w:rsidRPr="00FD744C" w:rsidRDefault="00FD744C" w:rsidP="00FD744C">
      <w:pPr>
        <w:pStyle w:val="PL"/>
        <w:rPr>
          <w:ins w:id="76" w:author="Jason Kahn" w:date="2023-08-24T01:41:00Z"/>
          <w:noProof w:val="0"/>
        </w:rPr>
      </w:pPr>
      <w:ins w:id="77" w:author="Jason Kahn" w:date="2023-08-24T01:41:00Z">
        <w:r w:rsidRPr="00FD744C">
          <w:rPr>
            <w:b/>
            <w:noProof w:val="0"/>
          </w:rPr>
          <w:t>with</w:t>
        </w:r>
        <w:r w:rsidRPr="00FD744C">
          <w:rPr>
            <w:noProof w:val="0"/>
          </w:rPr>
          <w:t xml:space="preserve"> { UE (MCDATA Client) having sent a one-to-one standalone SDS message using the media plane with a disposition of "DELIVERY" }</w:t>
        </w:r>
      </w:ins>
    </w:p>
    <w:p w14:paraId="47450D8C" w14:textId="77777777" w:rsidR="00FD744C" w:rsidRPr="00FD744C" w:rsidRDefault="00FD744C" w:rsidP="00FD744C">
      <w:pPr>
        <w:pStyle w:val="PL"/>
        <w:rPr>
          <w:ins w:id="78" w:author="Jason Kahn" w:date="2023-08-24T01:41:00Z"/>
          <w:noProof w:val="0"/>
        </w:rPr>
      </w:pPr>
      <w:ins w:id="79" w:author="Jason Kahn" w:date="2023-08-24T01:41:00Z">
        <w:r w:rsidRPr="00FD744C">
          <w:rPr>
            <w:b/>
            <w:noProof w:val="0"/>
          </w:rPr>
          <w:t>ensure that</w:t>
        </w:r>
        <w:r w:rsidRPr="00FD744C">
          <w:rPr>
            <w:noProof w:val="0"/>
          </w:rPr>
          <w:t xml:space="preserve"> {</w:t>
        </w:r>
      </w:ins>
    </w:p>
    <w:p w14:paraId="3F258BD4" w14:textId="77777777" w:rsidR="00FD744C" w:rsidRPr="00FD744C" w:rsidRDefault="00FD744C" w:rsidP="00FD744C">
      <w:pPr>
        <w:pStyle w:val="PL"/>
        <w:rPr>
          <w:ins w:id="80" w:author="Jason Kahn" w:date="2023-08-24T01:41:00Z"/>
          <w:noProof w:val="0"/>
        </w:rPr>
      </w:pPr>
      <w:ins w:id="81" w:author="Jason Kahn" w:date="2023-08-24T01:41:00Z">
        <w:r w:rsidRPr="00FD744C">
          <w:rPr>
            <w:noProof w:val="0"/>
          </w:rPr>
          <w:t xml:space="preserve">  </w:t>
        </w:r>
        <w:r w:rsidRPr="00FD744C">
          <w:rPr>
            <w:b/>
            <w:noProof w:val="0"/>
          </w:rPr>
          <w:t>when</w:t>
        </w:r>
        <w:r w:rsidRPr="00FD744C">
          <w:rPr>
            <w:noProof w:val="0"/>
          </w:rPr>
          <w:t xml:space="preserve"> { UE (MCDATA Client receives a disposition response via a SIP MESSAGE </w:t>
        </w:r>
        <w:proofErr w:type="spellStart"/>
        <w:r w:rsidRPr="00FD744C">
          <w:rPr>
            <w:noProof w:val="0"/>
          </w:rPr>
          <w:t>message</w:t>
        </w:r>
        <w:proofErr w:type="spellEnd"/>
        <w:r w:rsidRPr="00FD744C">
          <w:rPr>
            <w:noProof w:val="0"/>
          </w:rPr>
          <w:t xml:space="preserve"> from the SS (MCDATA Server }</w:t>
        </w:r>
      </w:ins>
    </w:p>
    <w:p w14:paraId="1E720C66" w14:textId="77777777" w:rsidR="00FD744C" w:rsidRPr="00FD744C" w:rsidRDefault="00FD744C" w:rsidP="00FD744C">
      <w:pPr>
        <w:pStyle w:val="PL"/>
        <w:rPr>
          <w:ins w:id="82" w:author="Jason Kahn" w:date="2023-08-24T01:41:00Z"/>
          <w:noProof w:val="0"/>
        </w:rPr>
      </w:pPr>
      <w:ins w:id="83" w:author="Jason Kahn" w:date="2023-08-24T01:41:00Z">
        <w:r w:rsidRPr="00FD744C">
          <w:rPr>
            <w:noProof w:val="0"/>
          </w:rPr>
          <w:t xml:space="preserve">    </w:t>
        </w:r>
        <w:r w:rsidRPr="00FD744C">
          <w:rPr>
            <w:b/>
            <w:noProof w:val="0"/>
          </w:rPr>
          <w:t>then</w:t>
        </w:r>
        <w:r w:rsidRPr="00FD744C">
          <w:rPr>
            <w:noProof w:val="0"/>
          </w:rPr>
          <w:t xml:space="preserve"> { UE (MCDATA Client) responds to the SIP MESSAGE </w:t>
        </w:r>
        <w:proofErr w:type="spellStart"/>
        <w:r w:rsidRPr="00FD744C">
          <w:rPr>
            <w:noProof w:val="0"/>
          </w:rPr>
          <w:t>message</w:t>
        </w:r>
        <w:proofErr w:type="spellEnd"/>
        <w:r w:rsidRPr="00FD744C">
          <w:rPr>
            <w:noProof w:val="0"/>
          </w:rPr>
          <w:t xml:space="preserve"> by sending a SIP 200 (OK) message </w:t>
        </w:r>
        <w:r w:rsidRPr="00FD744C">
          <w:rPr>
            <w:b/>
            <w:noProof w:val="0"/>
          </w:rPr>
          <w:t>and</w:t>
        </w:r>
        <w:r w:rsidRPr="00FD744C">
          <w:rPr>
            <w:noProof w:val="0"/>
          </w:rPr>
          <w:t xml:space="preserve"> delivers the notification to the MCDATA User }</w:t>
        </w:r>
      </w:ins>
    </w:p>
    <w:p w14:paraId="18526A5E" w14:textId="77777777" w:rsidR="00FD744C" w:rsidRPr="00FD744C" w:rsidRDefault="00FD744C" w:rsidP="00FD744C">
      <w:pPr>
        <w:pStyle w:val="PL"/>
        <w:rPr>
          <w:ins w:id="84" w:author="Jason Kahn" w:date="2023-08-24T01:41:00Z"/>
          <w:noProof w:val="0"/>
        </w:rPr>
      </w:pPr>
      <w:ins w:id="85" w:author="Jason Kahn" w:date="2023-08-24T01:41:00Z">
        <w:r w:rsidRPr="00FD744C">
          <w:rPr>
            <w:noProof w:val="0"/>
          </w:rPr>
          <w:t xml:space="preserve">            }</w:t>
        </w:r>
      </w:ins>
    </w:p>
    <w:p w14:paraId="2CC74C4D" w14:textId="77777777" w:rsidR="00FD744C" w:rsidRPr="00FD744C" w:rsidRDefault="00FD744C" w:rsidP="00FD744C">
      <w:pPr>
        <w:pStyle w:val="PL"/>
        <w:rPr>
          <w:ins w:id="86" w:author="Jason Kahn" w:date="2023-08-24T01:41:00Z"/>
          <w:noProof w:val="0"/>
        </w:rPr>
      </w:pPr>
    </w:p>
    <w:p w14:paraId="74C6E9A1" w14:textId="77777777" w:rsidR="00FD744C" w:rsidRPr="00FD744C" w:rsidRDefault="00FD744C" w:rsidP="00FD744C">
      <w:pPr>
        <w:pStyle w:val="H6"/>
        <w:rPr>
          <w:ins w:id="87" w:author="Jason Kahn" w:date="2023-08-24T01:41:00Z"/>
        </w:rPr>
      </w:pPr>
      <w:bookmarkStart w:id="88" w:name="_Toc52782340"/>
      <w:bookmarkStart w:id="89" w:name="_Toc52782951"/>
      <w:bookmarkStart w:id="90" w:name="_Toc59042820"/>
      <w:ins w:id="91" w:author="Jason Kahn" w:date="2023-08-24T01:41:00Z">
        <w:r w:rsidRPr="00FD744C">
          <w:t>6.1.22.2</w:t>
        </w:r>
        <w:r w:rsidRPr="00FD744C">
          <w:tab/>
          <w:t>Conformance requirements</w:t>
        </w:r>
        <w:bookmarkEnd w:id="88"/>
        <w:bookmarkEnd w:id="89"/>
        <w:bookmarkEnd w:id="90"/>
      </w:ins>
    </w:p>
    <w:p w14:paraId="0DFDC685" w14:textId="77777777" w:rsidR="00FD744C" w:rsidRPr="00FD744C" w:rsidRDefault="00FD744C" w:rsidP="00FD744C">
      <w:pPr>
        <w:rPr>
          <w:ins w:id="92" w:author="Jason Kahn" w:date="2023-08-24T01:41:00Z"/>
        </w:rPr>
      </w:pPr>
      <w:ins w:id="93" w:author="Jason Kahn" w:date="2023-08-24T01:41:00Z">
        <w:r w:rsidRPr="00FD744C">
          <w:t xml:space="preserve">References: The conformance requirements covered in the current TC are specified in: TS 24.282, clauses 9.2.3.2.3, 9.2.3.2.1, </w:t>
        </w:r>
        <w:bookmarkStart w:id="94" w:name="_Hlk16164220"/>
        <w:r w:rsidRPr="00FD744C">
          <w:t>13.2.2.2.2.1</w:t>
        </w:r>
        <w:bookmarkEnd w:id="94"/>
        <w:r w:rsidRPr="00FD744C">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5BB587B3" w14:textId="77777777" w:rsidR="00FD744C" w:rsidRPr="00FD744C" w:rsidRDefault="00FD744C" w:rsidP="00FD744C">
      <w:pPr>
        <w:rPr>
          <w:ins w:id="95" w:author="Jason Kahn" w:date="2023-08-24T01:41:00Z"/>
        </w:rPr>
      </w:pPr>
      <w:ins w:id="96" w:author="Jason Kahn" w:date="2023-08-24T01:41:00Z">
        <w:r w:rsidRPr="00FD744C">
          <w:t>[TS 24.282, clause 9.2.3.2.3]</w:t>
        </w:r>
      </w:ins>
    </w:p>
    <w:p w14:paraId="5E23BE62" w14:textId="77777777" w:rsidR="00FD744C" w:rsidRPr="00FD744C" w:rsidRDefault="00FD744C" w:rsidP="00FD744C">
      <w:pPr>
        <w:rPr>
          <w:ins w:id="97" w:author="Jason Kahn" w:date="2023-08-24T01:41:00Z"/>
          <w:noProof/>
          <w:lang w:val="en-US"/>
        </w:rPr>
      </w:pPr>
      <w:ins w:id="98" w:author="Jason Kahn" w:date="2023-08-24T01:41:00Z">
        <w:r w:rsidRPr="00FD744C">
          <w:rPr>
            <w:noProof/>
          </w:rPr>
          <w:t>T</w:t>
        </w:r>
        <w:r w:rsidRPr="00FD744C">
          <w:rPr>
            <w:noProof/>
            <w:lang w:val="en-US"/>
          </w:rPr>
          <w:t>he MCData client shall generate a SIP INVITE request in accordance with 3GPP TS 24.229 [5] with the clarifications given below.</w:t>
        </w:r>
      </w:ins>
    </w:p>
    <w:p w14:paraId="1C4BA612" w14:textId="77777777" w:rsidR="00FD744C" w:rsidRPr="00FD744C" w:rsidRDefault="00FD744C" w:rsidP="00FD744C">
      <w:pPr>
        <w:rPr>
          <w:ins w:id="99" w:author="Jason Kahn" w:date="2023-08-24T01:41:00Z"/>
          <w:noProof/>
          <w:lang w:val="en-US"/>
        </w:rPr>
      </w:pPr>
      <w:ins w:id="100" w:author="Jason Kahn" w:date="2023-08-24T01:41:00Z">
        <w:r w:rsidRPr="00FD744C">
          <w:rPr>
            <w:noProof/>
            <w:lang w:val="en-US"/>
          </w:rPr>
          <w:lastRenderedPageBreak/>
          <w:t>The MCData client:</w:t>
        </w:r>
      </w:ins>
    </w:p>
    <w:p w14:paraId="1D2ECCAB" w14:textId="77777777" w:rsidR="00FD744C" w:rsidRPr="00FD744C" w:rsidRDefault="00FD744C" w:rsidP="00FD744C">
      <w:pPr>
        <w:pStyle w:val="B10"/>
        <w:rPr>
          <w:ins w:id="101" w:author="Jason Kahn" w:date="2023-08-24T01:41:00Z"/>
        </w:rPr>
      </w:pPr>
      <w:ins w:id="102" w:author="Jason Kahn" w:date="2023-08-24T01:41:00Z">
        <w:r w:rsidRPr="00FD744C">
          <w:t>1)</w:t>
        </w:r>
        <w:r w:rsidRPr="00FD744C">
          <w:tab/>
          <w:t xml:space="preserve">shall include the g.3gpp.mcdata.sds media feature tag and the </w:t>
        </w:r>
        <w:r w:rsidRPr="00FD744C">
          <w:rPr>
            <w:lang w:eastAsia="ko-KR"/>
          </w:rPr>
          <w:t xml:space="preserve">g.3gpp.icsi-ref media feature tag with the value of "urn:urn-7:3gpp-service.ims.icsi.mcdata.sds" </w:t>
        </w:r>
        <w:r w:rsidRPr="00FD744C">
          <w:t xml:space="preserve">in the Contact header field of the SIP </w:t>
        </w:r>
        <w:r w:rsidRPr="00FD744C">
          <w:rPr>
            <w:lang w:eastAsia="zh-CN"/>
          </w:rPr>
          <w:t>INVITE</w:t>
        </w:r>
        <w:r w:rsidRPr="00FD744C">
          <w:t xml:space="preserve"> request according to IETF RFC 3840 [16];</w:t>
        </w:r>
      </w:ins>
    </w:p>
    <w:p w14:paraId="276E8494" w14:textId="77777777" w:rsidR="00FD744C" w:rsidRPr="00FD744C" w:rsidRDefault="00FD744C" w:rsidP="00FD744C">
      <w:pPr>
        <w:pStyle w:val="B10"/>
        <w:rPr>
          <w:ins w:id="103" w:author="Jason Kahn" w:date="2023-08-24T01:41:00Z"/>
        </w:rPr>
      </w:pPr>
      <w:ins w:id="104" w:author="Jason Kahn" w:date="2023-08-24T01:41:00Z">
        <w:r w:rsidRPr="00FD744C">
          <w:t>2)</w:t>
        </w:r>
        <w:r w:rsidRPr="00FD744C">
          <w:tab/>
          <w:t>shall include an Accept-Contact header field containing the g.3gpp.mcdata.sds media feature tag along with the "require" and "explicit" header field parameters according to IETF RFC 3841 [8];</w:t>
        </w:r>
      </w:ins>
    </w:p>
    <w:p w14:paraId="55E0EE0B" w14:textId="77777777" w:rsidR="00FD744C" w:rsidRPr="00FD744C" w:rsidRDefault="00FD744C" w:rsidP="00FD744C">
      <w:pPr>
        <w:pStyle w:val="B10"/>
        <w:rPr>
          <w:ins w:id="105" w:author="Jason Kahn" w:date="2023-08-24T01:41:00Z"/>
        </w:rPr>
      </w:pPr>
      <w:ins w:id="106" w:author="Jason Kahn" w:date="2023-08-24T01:41:00Z">
        <w:r w:rsidRPr="00FD744C">
          <w:t>3)</w:t>
        </w:r>
        <w:r w:rsidRPr="00FD744C">
          <w:tab/>
          <w:t xml:space="preserve">shall include an Accept-Contact header field with the </w:t>
        </w:r>
        <w:r w:rsidRPr="00FD744C">
          <w:rPr>
            <w:rFonts w:eastAsia="SimSun"/>
            <w:lang w:eastAsia="zh-CN"/>
          </w:rPr>
          <w:t>g.3gpp.icsi-ref</w:t>
        </w:r>
        <w:r w:rsidRPr="00FD744C">
          <w:t xml:space="preserve"> media feature tag containing the value of "urn:urn-7:3gpp-service.ims.icsi.mcdata</w:t>
        </w:r>
        <w:r w:rsidRPr="00FD744C">
          <w:rPr>
            <w:lang w:eastAsia="ko-KR"/>
          </w:rPr>
          <w:t>.sds</w:t>
        </w:r>
        <w:r w:rsidRPr="00FD744C">
          <w:t>" along with the "require" and "explicit" header field parameters according to IETF RFC 3841 [8];</w:t>
        </w:r>
      </w:ins>
    </w:p>
    <w:p w14:paraId="3118F264" w14:textId="77777777" w:rsidR="00FD744C" w:rsidRPr="00FD744C" w:rsidRDefault="00FD744C" w:rsidP="00FD744C">
      <w:pPr>
        <w:pStyle w:val="B10"/>
        <w:rPr>
          <w:ins w:id="107" w:author="Jason Kahn" w:date="2023-08-24T01:41:00Z"/>
        </w:rPr>
      </w:pPr>
      <w:ins w:id="108" w:author="Jason Kahn" w:date="2023-08-24T01:41:00Z">
        <w:r w:rsidRPr="00FD744C">
          <w:t>4)</w:t>
        </w:r>
        <w:r w:rsidRPr="00FD744C">
          <w:tab/>
          <w:t>shall include the ICSI value "urn:urn-7:3gpp-service.ims.icsi.mcdata</w:t>
        </w:r>
        <w:r w:rsidRPr="00FD744C">
          <w:rPr>
            <w:lang w:eastAsia="ko-KR"/>
          </w:rPr>
          <w:t>.sds</w:t>
        </w:r>
        <w:r w:rsidRPr="00FD744C">
          <w:t>" (</w:t>
        </w:r>
        <w:r w:rsidRPr="00FD744C">
          <w:rPr>
            <w:lang w:eastAsia="zh-CN"/>
          </w:rPr>
          <w:t xml:space="preserve">coded as specified in </w:t>
        </w:r>
        <w:r w:rsidRPr="00FD744C">
          <w:t>3GPP TS 24.229 [</w:t>
        </w:r>
        <w:r w:rsidRPr="00FD744C">
          <w:rPr>
            <w:noProof/>
          </w:rPr>
          <w:t>5</w:t>
        </w:r>
        <w:r w:rsidRPr="00FD744C">
          <w:t>]</w:t>
        </w:r>
        <w:r w:rsidRPr="00FD744C">
          <w:rPr>
            <w:lang w:eastAsia="zh-CN"/>
          </w:rPr>
          <w:t xml:space="preserve">), </w:t>
        </w:r>
        <w:r w:rsidRPr="00FD744C">
          <w:t>in a P-Preferred-Service header field according to IETF </w:t>
        </w:r>
        <w:r w:rsidRPr="00FD744C">
          <w:rPr>
            <w:rFonts w:eastAsia="MS Mincho"/>
          </w:rPr>
          <w:t xml:space="preserve">RFC 6050 [7] </w:t>
        </w:r>
        <w:r w:rsidRPr="00FD744C">
          <w:t>in the SIP INVITE request;</w:t>
        </w:r>
      </w:ins>
    </w:p>
    <w:p w14:paraId="2517AA5D" w14:textId="77777777" w:rsidR="00FD744C" w:rsidRPr="00FD744C" w:rsidRDefault="00FD744C" w:rsidP="00FD744C">
      <w:pPr>
        <w:pStyle w:val="B10"/>
        <w:rPr>
          <w:ins w:id="109" w:author="Jason Kahn" w:date="2023-08-24T01:41:00Z"/>
        </w:rPr>
      </w:pPr>
      <w:ins w:id="110" w:author="Jason Kahn" w:date="2023-08-24T01:41:00Z">
        <w:r w:rsidRPr="00FD744C">
          <w:t>5)</w:t>
        </w:r>
        <w:r w:rsidRPr="00FD744C">
          <w:tab/>
          <w:t>should include the "timer" option tag in the Supported header field;</w:t>
        </w:r>
      </w:ins>
    </w:p>
    <w:p w14:paraId="17EF88EE" w14:textId="77777777" w:rsidR="00FD744C" w:rsidRPr="00FD744C" w:rsidRDefault="00FD744C" w:rsidP="00FD744C">
      <w:pPr>
        <w:pStyle w:val="B10"/>
        <w:rPr>
          <w:ins w:id="111" w:author="Jason Kahn" w:date="2023-08-24T01:41:00Z"/>
        </w:rPr>
      </w:pPr>
      <w:ins w:id="112" w:author="Jason Kahn" w:date="2023-08-24T01:41:00Z">
        <w:r w:rsidRPr="00FD744C">
          <w:t>6)</w:t>
        </w:r>
        <w:r w:rsidRPr="00FD744C">
          <w:tab/>
          <w:t>should include the Session-Expires header field according to IETF RFC 4028 [38]. It is recommended that the "refresher" header field parameter is omitted. If included, the "refresher" header field parameter shall be set to "</w:t>
        </w:r>
        <w:proofErr w:type="spellStart"/>
        <w:r w:rsidRPr="00FD744C">
          <w:t>uac</w:t>
        </w:r>
        <w:proofErr w:type="spellEnd"/>
        <w:r w:rsidRPr="00FD744C">
          <w:t>";</w:t>
        </w:r>
      </w:ins>
    </w:p>
    <w:p w14:paraId="5B64CF74" w14:textId="77777777" w:rsidR="00FD744C" w:rsidRPr="00FD744C" w:rsidRDefault="00FD744C" w:rsidP="00FD744C">
      <w:pPr>
        <w:pStyle w:val="B10"/>
        <w:rPr>
          <w:ins w:id="113" w:author="Jason Kahn" w:date="2023-08-24T01:41:00Z"/>
          <w:noProof/>
        </w:rPr>
      </w:pPr>
      <w:ins w:id="114" w:author="Jason Kahn" w:date="2023-08-24T01:41:00Z">
        <w:r w:rsidRPr="00FD744C">
          <w:t>7)</w:t>
        </w:r>
        <w:r w:rsidRPr="00FD744C">
          <w:tab/>
          <w:t xml:space="preserve">if a </w:t>
        </w:r>
        <w:r w:rsidRPr="00FD744C">
          <w:rPr>
            <w:noProof/>
          </w:rPr>
          <w:t>one-to-one standalone SDS message is to be sent:</w:t>
        </w:r>
      </w:ins>
    </w:p>
    <w:p w14:paraId="4577696F" w14:textId="77777777" w:rsidR="00FD744C" w:rsidRPr="00FD744C" w:rsidRDefault="00FD744C" w:rsidP="00FD744C">
      <w:pPr>
        <w:pStyle w:val="B2"/>
        <w:rPr>
          <w:ins w:id="115" w:author="Jason Kahn" w:date="2023-08-24T01:41:00Z"/>
          <w:lang w:eastAsia="ko-KR"/>
        </w:rPr>
      </w:pPr>
      <w:ins w:id="116" w:author="Jason Kahn" w:date="2023-08-24T01:41:00Z">
        <w:r w:rsidRPr="00FD744C">
          <w:rPr>
            <w:lang w:eastAsia="ko-KR"/>
          </w:rPr>
          <w:t>a)</w:t>
        </w:r>
        <w:r w:rsidRPr="00FD744C">
          <w:rPr>
            <w:lang w:eastAsia="ko-KR"/>
          </w:rPr>
          <w:tab/>
          <w:t xml:space="preserve">shall insert in the SIP INVITE request a MIME resource-lists body with the </w:t>
        </w:r>
        <w:proofErr w:type="spellStart"/>
        <w:r w:rsidRPr="00FD744C">
          <w:rPr>
            <w:lang w:eastAsia="ko-KR"/>
          </w:rPr>
          <w:t>MCData</w:t>
        </w:r>
        <w:proofErr w:type="spellEnd"/>
        <w:r w:rsidRPr="00FD744C">
          <w:rPr>
            <w:lang w:eastAsia="ko-KR"/>
          </w:rPr>
          <w:t xml:space="preserve"> ID of the invited </w:t>
        </w:r>
        <w:proofErr w:type="spellStart"/>
        <w:r w:rsidRPr="00FD744C">
          <w:rPr>
            <w:lang w:eastAsia="ko-KR"/>
          </w:rPr>
          <w:t>MCData</w:t>
        </w:r>
        <w:proofErr w:type="spellEnd"/>
        <w:r w:rsidRPr="00FD744C">
          <w:rPr>
            <w:lang w:eastAsia="ko-KR"/>
          </w:rPr>
          <w:t xml:space="preserve"> user, according to rules and procedures of IETF RFC 5366 [18];</w:t>
        </w:r>
      </w:ins>
    </w:p>
    <w:p w14:paraId="1114AE6E" w14:textId="77777777" w:rsidR="00FD744C" w:rsidRPr="00FD744C" w:rsidRDefault="00FD744C" w:rsidP="00FD744C">
      <w:pPr>
        <w:pStyle w:val="B2"/>
        <w:rPr>
          <w:ins w:id="117" w:author="Jason Kahn" w:date="2023-08-24T01:41:00Z"/>
        </w:rPr>
      </w:pPr>
      <w:ins w:id="118" w:author="Jason Kahn" w:date="2023-08-24T01:41:00Z">
        <w:r w:rsidRPr="00FD744C">
          <w:t>b)</w:t>
        </w:r>
        <w:r w:rsidRPr="00FD744C">
          <w:tab/>
          <w:t>shall contain an application/vnd.3gpp.mcdata-info+xml MIME body with the &lt;</w:t>
        </w:r>
        <w:proofErr w:type="spellStart"/>
        <w:r w:rsidRPr="00FD744C">
          <w:t>mcdatainfo</w:t>
        </w:r>
        <w:proofErr w:type="spellEnd"/>
        <w:r w:rsidRPr="00FD744C">
          <w:t>&gt; element containing the &lt;</w:t>
        </w:r>
        <w:proofErr w:type="spellStart"/>
        <w:r w:rsidRPr="00FD744C">
          <w:t>mcdata-Params</w:t>
        </w:r>
        <w:proofErr w:type="spellEnd"/>
        <w:r w:rsidRPr="00FD744C">
          <w:t>&gt; element with:</w:t>
        </w:r>
      </w:ins>
    </w:p>
    <w:p w14:paraId="6174630A" w14:textId="77777777" w:rsidR="00FD744C" w:rsidRPr="00FD744C" w:rsidRDefault="00FD744C" w:rsidP="00FD744C">
      <w:pPr>
        <w:pStyle w:val="B3"/>
        <w:rPr>
          <w:ins w:id="119" w:author="Jason Kahn" w:date="2023-08-24T01:41:00Z"/>
        </w:rPr>
      </w:pPr>
      <w:proofErr w:type="spellStart"/>
      <w:ins w:id="120" w:author="Jason Kahn" w:date="2023-08-24T01:41:00Z">
        <w:r w:rsidRPr="00FD744C">
          <w:t>i</w:t>
        </w:r>
        <w:proofErr w:type="spellEnd"/>
        <w:r w:rsidRPr="00FD744C">
          <w:t>)</w:t>
        </w:r>
        <w:r w:rsidRPr="00FD744C">
          <w:tab/>
          <w:t>the &lt;request-type&gt; element set to a value of "one-to-one-</w:t>
        </w:r>
        <w:proofErr w:type="spellStart"/>
        <w:r w:rsidRPr="00FD744C">
          <w:t>sds</w:t>
        </w:r>
        <w:proofErr w:type="spellEnd"/>
        <w:r w:rsidRPr="00FD744C">
          <w:t>"; and</w:t>
        </w:r>
      </w:ins>
    </w:p>
    <w:p w14:paraId="49084F7F" w14:textId="77777777" w:rsidR="00FD744C" w:rsidRPr="00FD744C" w:rsidRDefault="00FD744C" w:rsidP="00FD744C">
      <w:pPr>
        <w:pStyle w:val="B3"/>
        <w:rPr>
          <w:ins w:id="121" w:author="Jason Kahn" w:date="2023-08-24T01:41:00Z"/>
        </w:rPr>
      </w:pPr>
      <w:ins w:id="122" w:author="Jason Kahn" w:date="2023-08-24T01:41:00Z">
        <w:r w:rsidRPr="00FD744C">
          <w:t>ii)</w:t>
        </w:r>
        <w:r w:rsidRPr="00FD744C">
          <w:tab/>
          <w:t xml:space="preserve">if the </w:t>
        </w:r>
        <w:proofErr w:type="spellStart"/>
        <w:r w:rsidRPr="00FD744C">
          <w:t>MCData</w:t>
        </w:r>
        <w:proofErr w:type="spellEnd"/>
        <w:r w:rsidRPr="00FD744C">
          <w:t xml:space="preserve"> client is aware of active functional aliases and if an active functional alias is to be included in the SIP INVITE request, the &lt;functional-alias-URI&gt; element set to the URI of the used functional alias; and</w:t>
        </w:r>
      </w:ins>
    </w:p>
    <w:p w14:paraId="5EDEA54F" w14:textId="77777777" w:rsidR="00FD744C" w:rsidRPr="00FD744C" w:rsidRDefault="00FD744C" w:rsidP="00FD744C">
      <w:pPr>
        <w:pStyle w:val="NO"/>
        <w:rPr>
          <w:ins w:id="123" w:author="Jason Kahn" w:date="2023-08-24T01:41:00Z"/>
        </w:rPr>
      </w:pPr>
      <w:bookmarkStart w:id="124" w:name="_Hlk33610098"/>
      <w:ins w:id="125" w:author="Jason Kahn" w:date="2023-08-24T01:41:00Z">
        <w:r w:rsidRPr="00FD744C">
          <w:t>NOTE 0:</w:t>
        </w:r>
        <w:r w:rsidRPr="00FD744C">
          <w:tab/>
          <w:t xml:space="preserve">The </w:t>
        </w:r>
        <w:proofErr w:type="spellStart"/>
        <w:r w:rsidRPr="00FD744C">
          <w:t>MCData</w:t>
        </w:r>
        <w:proofErr w:type="spellEnd"/>
        <w:r w:rsidRPr="00FD744C">
          <w:t xml:space="preserve"> client learns the functional aliases that are activated for an </w:t>
        </w:r>
        <w:proofErr w:type="spellStart"/>
        <w:r w:rsidRPr="00FD744C">
          <w:t>MCData</w:t>
        </w:r>
        <w:proofErr w:type="spellEnd"/>
        <w:r w:rsidRPr="00FD744C">
          <w:t xml:space="preserve"> ID from procedures specified in </w:t>
        </w:r>
        <w:proofErr w:type="spellStart"/>
        <w:r w:rsidRPr="00FD744C">
          <w:t>subclause</w:t>
        </w:r>
        <w:proofErr w:type="spellEnd"/>
        <w:r w:rsidRPr="00FD744C">
          <w:t> 22.2.1.3.</w:t>
        </w:r>
        <w:bookmarkEnd w:id="124"/>
      </w:ins>
    </w:p>
    <w:p w14:paraId="1E78B04D" w14:textId="77777777" w:rsidR="00FD744C" w:rsidRPr="00FD744C" w:rsidRDefault="00FD744C" w:rsidP="00FD744C">
      <w:pPr>
        <w:pStyle w:val="B2"/>
        <w:rPr>
          <w:ins w:id="126" w:author="Jason Kahn" w:date="2023-08-24T01:41:00Z"/>
          <w:lang w:eastAsia="ko-KR"/>
        </w:rPr>
      </w:pPr>
      <w:ins w:id="127" w:author="Jason Kahn" w:date="2023-08-24T01:41:00Z">
        <w:r w:rsidRPr="00FD744C">
          <w:rPr>
            <w:lang w:eastAsia="ko-KR"/>
          </w:rPr>
          <w:t>c)</w:t>
        </w:r>
        <w:r w:rsidRPr="00FD744C">
          <w:rPr>
            <w:lang w:eastAsia="ko-KR"/>
          </w:rPr>
          <w:tab/>
          <w:t xml:space="preserve">if an end-to-end security context needs to be established </w:t>
        </w:r>
        <w:r w:rsidRPr="00FD744C">
          <w:rPr>
            <w:noProof/>
          </w:rPr>
          <w:t>a</w:t>
        </w:r>
        <w:r w:rsidRPr="00FD744C">
          <w:t>nd the security context does not exist or if the existing security context has expired,</w:t>
        </w:r>
        <w:r w:rsidRPr="00FD744C">
          <w:rPr>
            <w:lang w:eastAsia="ko-KR"/>
          </w:rPr>
          <w:t xml:space="preserve"> then:</w:t>
        </w:r>
      </w:ins>
    </w:p>
    <w:p w14:paraId="17104355" w14:textId="77777777" w:rsidR="00FD744C" w:rsidRPr="00FD744C" w:rsidRDefault="00FD744C" w:rsidP="00FD744C">
      <w:pPr>
        <w:pStyle w:val="B3"/>
        <w:rPr>
          <w:ins w:id="128" w:author="Jason Kahn" w:date="2023-08-24T01:41:00Z"/>
        </w:rPr>
      </w:pPr>
      <w:proofErr w:type="spellStart"/>
      <w:ins w:id="129" w:author="Jason Kahn" w:date="2023-08-24T01:41:00Z">
        <w:r w:rsidRPr="00FD744C">
          <w:t>i</w:t>
        </w:r>
        <w:proofErr w:type="spellEnd"/>
        <w:r w:rsidRPr="00FD744C">
          <w:t>)</w:t>
        </w:r>
        <w:r w:rsidRPr="00FD744C">
          <w:tab/>
          <w:t>if necessary, shall instruct the key management client to request keying material from the key management server as described in 3GPP TS 33.180 [26];</w:t>
        </w:r>
      </w:ins>
    </w:p>
    <w:p w14:paraId="65F3C0AF" w14:textId="77777777" w:rsidR="00FD744C" w:rsidRPr="00FD744C" w:rsidRDefault="00FD744C" w:rsidP="00FD744C">
      <w:pPr>
        <w:pStyle w:val="B3"/>
        <w:rPr>
          <w:ins w:id="130" w:author="Jason Kahn" w:date="2023-08-24T01:41:00Z"/>
        </w:rPr>
      </w:pPr>
      <w:ins w:id="131" w:author="Jason Kahn" w:date="2023-08-24T01:41:00Z">
        <w:r w:rsidRPr="00FD744C">
          <w:t>ii)</w:t>
        </w:r>
        <w:r w:rsidRPr="00FD744C">
          <w:tab/>
          <w:t>shall use the keying material to generate a PCK as described in 3GPP TS 33.180 [26];</w:t>
        </w:r>
      </w:ins>
    </w:p>
    <w:p w14:paraId="5333EB3D" w14:textId="77777777" w:rsidR="00FD744C" w:rsidRPr="00FD744C" w:rsidRDefault="00FD744C" w:rsidP="00FD744C">
      <w:pPr>
        <w:pStyle w:val="B3"/>
        <w:rPr>
          <w:ins w:id="132" w:author="Jason Kahn" w:date="2023-08-24T01:41:00Z"/>
        </w:rPr>
      </w:pPr>
      <w:ins w:id="133" w:author="Jason Kahn" w:date="2023-08-24T01:41:00Z">
        <w:r w:rsidRPr="00FD744C">
          <w:t>iii)</w:t>
        </w:r>
        <w:r w:rsidRPr="00FD744C">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09D4720F" w14:textId="77777777" w:rsidR="00FD744C" w:rsidRPr="00FD744C" w:rsidRDefault="00FD744C" w:rsidP="00FD744C">
      <w:pPr>
        <w:pStyle w:val="B3"/>
        <w:rPr>
          <w:ins w:id="134" w:author="Jason Kahn" w:date="2023-08-24T01:41:00Z"/>
        </w:rPr>
      </w:pPr>
      <w:ins w:id="135" w:author="Jason Kahn" w:date="2023-08-24T01:41:00Z">
        <w:r w:rsidRPr="00FD744C">
          <w:t>iv)</w:t>
        </w:r>
        <w:r w:rsidRPr="00FD744C">
          <w:tab/>
          <w:t xml:space="preserve">shall encrypt the PCK to a UID associated to the </w:t>
        </w:r>
        <w:proofErr w:type="spellStart"/>
        <w:r w:rsidRPr="00FD744C">
          <w:t>MCData</w:t>
        </w:r>
        <w:proofErr w:type="spellEnd"/>
        <w:r w:rsidRPr="00FD744C">
          <w:t xml:space="preserve"> client using the </w:t>
        </w:r>
        <w:proofErr w:type="spellStart"/>
        <w:r w:rsidRPr="00FD744C">
          <w:t>MCData</w:t>
        </w:r>
        <w:proofErr w:type="spellEnd"/>
        <w:r w:rsidRPr="00FD744C">
          <w:t xml:space="preserve"> ID of the invited user and a time related parameter as described in 3GPP TS 33.180 [26];</w:t>
        </w:r>
      </w:ins>
    </w:p>
    <w:p w14:paraId="36285655" w14:textId="77777777" w:rsidR="00FD744C" w:rsidRPr="00FD744C" w:rsidRDefault="00FD744C" w:rsidP="00FD744C">
      <w:pPr>
        <w:pStyle w:val="B3"/>
        <w:rPr>
          <w:ins w:id="136" w:author="Jason Kahn" w:date="2023-08-24T01:41:00Z"/>
        </w:rPr>
      </w:pPr>
      <w:ins w:id="137" w:author="Jason Kahn" w:date="2023-08-24T01:41:00Z">
        <w:r w:rsidRPr="00FD744C">
          <w:t>v)</w:t>
        </w:r>
        <w:r w:rsidRPr="00FD744C">
          <w:tab/>
          <w:t>shall generate a MIKEY-SAKKE I_MESSAGE using the encapsulated PCK and PCK-ID as specified in 3GPP TS 33.180 [26];</w:t>
        </w:r>
      </w:ins>
    </w:p>
    <w:p w14:paraId="4484CD26" w14:textId="77777777" w:rsidR="00FD744C" w:rsidRPr="00FD744C" w:rsidRDefault="00FD744C" w:rsidP="00FD744C">
      <w:pPr>
        <w:pStyle w:val="B3"/>
        <w:rPr>
          <w:ins w:id="138" w:author="Jason Kahn" w:date="2023-08-24T01:41:00Z"/>
        </w:rPr>
      </w:pPr>
      <w:ins w:id="139" w:author="Jason Kahn" w:date="2023-08-24T01:41:00Z">
        <w:r w:rsidRPr="00FD744C">
          <w:t>vi)</w:t>
        </w:r>
        <w:r w:rsidRPr="00FD744C">
          <w:tab/>
          <w:t xml:space="preserve">shall add the </w:t>
        </w:r>
        <w:proofErr w:type="spellStart"/>
        <w:r w:rsidRPr="00FD744C">
          <w:t>MCData</w:t>
        </w:r>
        <w:proofErr w:type="spellEnd"/>
        <w:r w:rsidRPr="00FD744C">
          <w:t xml:space="preserve"> ID of the originating </w:t>
        </w:r>
        <w:proofErr w:type="spellStart"/>
        <w:r w:rsidRPr="00FD744C">
          <w:t>MCData</w:t>
        </w:r>
        <w:proofErr w:type="spellEnd"/>
        <w:r w:rsidRPr="00FD744C">
          <w:t xml:space="preserve"> to the initiator field (</w:t>
        </w:r>
        <w:proofErr w:type="spellStart"/>
        <w:r w:rsidRPr="00FD744C">
          <w:t>IDRi</w:t>
        </w:r>
        <w:proofErr w:type="spellEnd"/>
        <w:r w:rsidRPr="00FD744C">
          <w:t>) of the I_MESSAGE as described in 3GPP TS 33.180 [26]; and</w:t>
        </w:r>
      </w:ins>
    </w:p>
    <w:p w14:paraId="35BF1594" w14:textId="77777777" w:rsidR="00FD744C" w:rsidRPr="00FD744C" w:rsidRDefault="00FD744C" w:rsidP="00FD744C">
      <w:pPr>
        <w:pStyle w:val="B3"/>
        <w:rPr>
          <w:ins w:id="140" w:author="Jason Kahn" w:date="2023-08-24T01:41:00Z"/>
        </w:rPr>
      </w:pPr>
      <w:ins w:id="141" w:author="Jason Kahn" w:date="2023-08-24T01:41:00Z">
        <w:r w:rsidRPr="00FD744C">
          <w:t>vii)</w:t>
        </w:r>
        <w:r w:rsidRPr="00FD744C">
          <w:tab/>
          <w:t xml:space="preserve">shall sign the MIKEY-SAKKE I_MESSAGE using the originating </w:t>
        </w:r>
        <w:proofErr w:type="spellStart"/>
        <w:r w:rsidRPr="00FD744C">
          <w:t>MCData</w:t>
        </w:r>
        <w:proofErr w:type="spellEnd"/>
        <w:r w:rsidRPr="00FD744C">
          <w:t xml:space="preserve"> user's signing key provided in the keying material together with a time related parameter, and add this to the MIKEY-SAKKE payload, as described in 3GPP TS 33.180 [26];</w:t>
        </w:r>
      </w:ins>
    </w:p>
    <w:p w14:paraId="7EABA262" w14:textId="77777777" w:rsidR="00FD744C" w:rsidRPr="00FD744C" w:rsidRDefault="00FD744C" w:rsidP="00FD744C">
      <w:pPr>
        <w:rPr>
          <w:ins w:id="142" w:author="Jason Kahn" w:date="2023-08-24T01:41:00Z"/>
        </w:rPr>
      </w:pPr>
      <w:ins w:id="143" w:author="Jason Kahn" w:date="2023-08-24T01:41:00Z">
        <w:r w:rsidRPr="00FD744C">
          <w:t>…</w:t>
        </w:r>
      </w:ins>
    </w:p>
    <w:p w14:paraId="19817EB8" w14:textId="77777777" w:rsidR="00FD744C" w:rsidRPr="00FD744C" w:rsidRDefault="00FD744C" w:rsidP="00FD744C">
      <w:pPr>
        <w:pStyle w:val="B10"/>
        <w:rPr>
          <w:ins w:id="144" w:author="Jason Kahn" w:date="2023-08-24T01:41:00Z"/>
        </w:rPr>
      </w:pPr>
      <w:ins w:id="145" w:author="Jason Kahn" w:date="2023-08-24T01:41:00Z">
        <w:r w:rsidRPr="00FD744C">
          <w:lastRenderedPageBreak/>
          <w:t>9)</w:t>
        </w:r>
        <w:r w:rsidRPr="00FD744C">
          <w:tab/>
          <w:t xml:space="preserve">shall set the Request-URI of the SIP INVITE request to the public service identity identifying the participating </w:t>
        </w:r>
        <w:proofErr w:type="spellStart"/>
        <w:r w:rsidRPr="00FD744C">
          <w:t>MCData</w:t>
        </w:r>
        <w:proofErr w:type="spellEnd"/>
        <w:r w:rsidRPr="00FD744C">
          <w:t xml:space="preserve"> function serving the </w:t>
        </w:r>
        <w:proofErr w:type="spellStart"/>
        <w:r w:rsidRPr="00FD744C">
          <w:t>MCData</w:t>
        </w:r>
        <w:proofErr w:type="spellEnd"/>
        <w:r w:rsidRPr="00FD744C">
          <w:t xml:space="preserve"> user;</w:t>
        </w:r>
      </w:ins>
    </w:p>
    <w:p w14:paraId="17E708BA" w14:textId="77777777" w:rsidR="00FD744C" w:rsidRPr="00FD744C" w:rsidRDefault="00FD744C" w:rsidP="00FD744C">
      <w:pPr>
        <w:pStyle w:val="NO"/>
        <w:rPr>
          <w:ins w:id="146" w:author="Jason Kahn" w:date="2023-08-24T01:41:00Z"/>
          <w:lang w:val="en-US"/>
        </w:rPr>
      </w:pPr>
      <w:ins w:id="147" w:author="Jason Kahn" w:date="2023-08-24T01:41:00Z">
        <w:r w:rsidRPr="00FD744C">
          <w:t>NOTE 2:</w:t>
        </w:r>
        <w:r w:rsidRPr="00FD744C">
          <w:tab/>
          <w:t xml:space="preserve">The </w:t>
        </w:r>
        <w:proofErr w:type="spellStart"/>
        <w:r w:rsidRPr="00FD744C">
          <w:t>MCData</w:t>
        </w:r>
        <w:proofErr w:type="spellEnd"/>
        <w:r w:rsidRPr="00FD744C">
          <w:t xml:space="preserve"> client is configured with public service identity identifying the participating </w:t>
        </w:r>
        <w:proofErr w:type="spellStart"/>
        <w:r w:rsidRPr="00FD744C">
          <w:t>MCData</w:t>
        </w:r>
        <w:proofErr w:type="spellEnd"/>
        <w:r w:rsidRPr="00FD744C">
          <w:t xml:space="preserve"> function serving the </w:t>
        </w:r>
        <w:proofErr w:type="spellStart"/>
        <w:r w:rsidRPr="00FD744C">
          <w:t>MCData</w:t>
        </w:r>
        <w:proofErr w:type="spellEnd"/>
        <w:r w:rsidRPr="00FD744C">
          <w:t xml:space="preserve"> user</w:t>
        </w:r>
        <w:r w:rsidRPr="00FD744C">
          <w:rPr>
            <w:lang w:val="en-US"/>
          </w:rPr>
          <w:t>.</w:t>
        </w:r>
      </w:ins>
    </w:p>
    <w:p w14:paraId="15467DAC" w14:textId="77777777" w:rsidR="00FD744C" w:rsidRPr="00FD744C" w:rsidRDefault="00FD744C" w:rsidP="00FD744C">
      <w:pPr>
        <w:pStyle w:val="B10"/>
        <w:rPr>
          <w:ins w:id="148" w:author="Jason Kahn" w:date="2023-08-24T01:41:00Z"/>
        </w:rPr>
      </w:pPr>
      <w:ins w:id="149" w:author="Jason Kahn" w:date="2023-08-24T01:41:00Z">
        <w:r w:rsidRPr="00FD744C">
          <w:t>10)</w:t>
        </w:r>
        <w:r w:rsidRPr="00FD744C">
          <w:tab/>
          <w:t>may include a P-Preferred-Identity header field in the SIP INVITE request containing a public user identity as specified in 3GPP TS 24.229 [</w:t>
        </w:r>
        <w:r w:rsidRPr="00FD744C">
          <w:rPr>
            <w:noProof/>
          </w:rPr>
          <w:t>5</w:t>
        </w:r>
        <w:r w:rsidRPr="00FD744C">
          <w:t>];</w:t>
        </w:r>
      </w:ins>
    </w:p>
    <w:p w14:paraId="4C4FE881" w14:textId="77777777" w:rsidR="00FD744C" w:rsidRPr="00FD744C" w:rsidRDefault="00FD744C" w:rsidP="00FD744C">
      <w:pPr>
        <w:pStyle w:val="B10"/>
        <w:rPr>
          <w:ins w:id="150" w:author="Jason Kahn" w:date="2023-08-24T01:41:00Z"/>
        </w:rPr>
      </w:pPr>
      <w:ins w:id="151" w:author="Jason Kahn" w:date="2023-08-24T01:41:00Z">
        <w:r w:rsidRPr="00FD744C">
          <w:t>11)</w:t>
        </w:r>
        <w:r w:rsidRPr="00FD744C">
          <w:tab/>
          <w:t xml:space="preserve">shall include an SDP offer according to 3GPP TS 24.229 [5] with the clarifications given in </w:t>
        </w:r>
        <w:proofErr w:type="spellStart"/>
        <w:r w:rsidRPr="00FD744C">
          <w:t>subclause</w:t>
        </w:r>
        <w:proofErr w:type="spellEnd"/>
        <w:r w:rsidRPr="00FD744C">
          <w:t> 9.2.3.2.1; and</w:t>
        </w:r>
      </w:ins>
    </w:p>
    <w:p w14:paraId="30977F78" w14:textId="77777777" w:rsidR="00FD744C" w:rsidRPr="00FD744C" w:rsidRDefault="00FD744C" w:rsidP="00FD744C">
      <w:pPr>
        <w:pStyle w:val="B10"/>
        <w:rPr>
          <w:ins w:id="152" w:author="Jason Kahn" w:date="2023-08-24T01:41:00Z"/>
        </w:rPr>
      </w:pPr>
      <w:ins w:id="153" w:author="Jason Kahn" w:date="2023-08-24T01:41:00Z">
        <w:r w:rsidRPr="00FD744C">
          <w:t>12)</w:t>
        </w:r>
        <w:r w:rsidRPr="00FD744C">
          <w:tab/>
          <w:t xml:space="preserve">shall send the SIP INVITE request towards the </w:t>
        </w:r>
        <w:proofErr w:type="spellStart"/>
        <w:r w:rsidRPr="00FD744C">
          <w:t>MCData</w:t>
        </w:r>
        <w:proofErr w:type="spellEnd"/>
        <w:r w:rsidRPr="00FD744C">
          <w:t xml:space="preserve"> server according to 3GPP TS 24.229 [5].</w:t>
        </w:r>
      </w:ins>
    </w:p>
    <w:p w14:paraId="3F01F9EF" w14:textId="77777777" w:rsidR="00FD744C" w:rsidRPr="00FD744C" w:rsidRDefault="00FD744C" w:rsidP="00FD744C">
      <w:pPr>
        <w:rPr>
          <w:ins w:id="154" w:author="Jason Kahn" w:date="2023-08-24T01:41:00Z"/>
        </w:rPr>
      </w:pPr>
      <w:ins w:id="155" w:author="Jason Kahn" w:date="2023-08-24T01:41:00Z">
        <w:r w:rsidRPr="00FD744C">
          <w:t xml:space="preserve">On receipt of a SIP 2xx response to the SIP INVITE request, the </w:t>
        </w:r>
        <w:proofErr w:type="spellStart"/>
        <w:r w:rsidRPr="00FD744C">
          <w:t>MCData</w:t>
        </w:r>
        <w:proofErr w:type="spellEnd"/>
        <w:r w:rsidRPr="00FD744C">
          <w:t xml:space="preserve"> client:</w:t>
        </w:r>
      </w:ins>
    </w:p>
    <w:p w14:paraId="49DE0969" w14:textId="77777777" w:rsidR="00FD744C" w:rsidRPr="00FD744C" w:rsidRDefault="00FD744C" w:rsidP="00FD744C">
      <w:pPr>
        <w:pStyle w:val="B10"/>
        <w:rPr>
          <w:ins w:id="156" w:author="Jason Kahn" w:date="2023-08-24T01:41:00Z"/>
        </w:rPr>
      </w:pPr>
      <w:ins w:id="157" w:author="Jason Kahn" w:date="2023-08-24T01:41:00Z">
        <w:r w:rsidRPr="00FD744C">
          <w:t>1)</w:t>
        </w:r>
        <w:r w:rsidRPr="00FD744C">
          <w:tab/>
          <w:t>shall send a SIP ACK request as specified in 3GPP TS 24.229 [5];</w:t>
        </w:r>
      </w:ins>
    </w:p>
    <w:p w14:paraId="661BD4D6" w14:textId="77777777" w:rsidR="00FD744C" w:rsidRPr="00FD744C" w:rsidRDefault="00FD744C" w:rsidP="00FD744C">
      <w:pPr>
        <w:pStyle w:val="B10"/>
        <w:rPr>
          <w:ins w:id="158" w:author="Jason Kahn" w:date="2023-08-24T01:41:00Z"/>
        </w:rPr>
      </w:pPr>
      <w:ins w:id="159" w:author="Jason Kahn" w:date="2023-08-24T01:41:00Z">
        <w:r w:rsidRPr="00FD744C">
          <w:t>2)</w:t>
        </w:r>
        <w:r w:rsidRPr="00FD744C">
          <w:tab/>
          <w:t>shall start the SIP Session timer according to rules and procedures of IETF RFC 4028 [38]; and</w:t>
        </w:r>
      </w:ins>
    </w:p>
    <w:p w14:paraId="54C111D3" w14:textId="77777777" w:rsidR="00FD744C" w:rsidRPr="00FD744C" w:rsidRDefault="00FD744C" w:rsidP="00FD744C">
      <w:pPr>
        <w:pStyle w:val="B10"/>
        <w:rPr>
          <w:ins w:id="160" w:author="Jason Kahn" w:date="2023-08-24T01:41:00Z"/>
        </w:rPr>
      </w:pPr>
      <w:ins w:id="161" w:author="Jason Kahn" w:date="2023-08-24T01:41:00Z">
        <w:r w:rsidRPr="00FD744C">
          <w:t>3)</w:t>
        </w:r>
        <w:r w:rsidRPr="00FD744C">
          <w:tab/>
          <w:t xml:space="preserve">shall interact with the media plane as specified in 3GPP TS 24.582 [15] </w:t>
        </w:r>
        <w:proofErr w:type="spellStart"/>
        <w:r w:rsidRPr="00FD744C">
          <w:t>subclause</w:t>
        </w:r>
        <w:proofErr w:type="spellEnd"/>
        <w:r w:rsidRPr="00FD744C">
          <w:t> 6.1.1.2.</w:t>
        </w:r>
      </w:ins>
    </w:p>
    <w:p w14:paraId="0DD59DB4" w14:textId="77777777" w:rsidR="00FD744C" w:rsidRPr="00FD744C" w:rsidRDefault="00FD744C" w:rsidP="00FD744C">
      <w:pPr>
        <w:rPr>
          <w:ins w:id="162" w:author="Jason Kahn" w:date="2023-08-24T01:41:00Z"/>
        </w:rPr>
      </w:pPr>
      <w:ins w:id="163" w:author="Jason Kahn" w:date="2023-08-24T01:41:00Z">
        <w:r w:rsidRPr="00FD744C">
          <w:t>On receipt of a SIP 4xx response, a SIP 5xx response or a SIP 6xx response to the SIP INVITE request:</w:t>
        </w:r>
      </w:ins>
    </w:p>
    <w:p w14:paraId="570FB1E5" w14:textId="77777777" w:rsidR="00FD744C" w:rsidRPr="00FD744C" w:rsidRDefault="00FD744C" w:rsidP="00FD744C">
      <w:pPr>
        <w:pStyle w:val="B10"/>
        <w:rPr>
          <w:ins w:id="164" w:author="Jason Kahn" w:date="2023-08-24T01:41:00Z"/>
        </w:rPr>
      </w:pPr>
      <w:ins w:id="165" w:author="Jason Kahn" w:date="2023-08-24T01:41:00Z">
        <w:r w:rsidRPr="00FD744C">
          <w:t>1)</w:t>
        </w:r>
        <w:r w:rsidRPr="00FD744C">
          <w:tab/>
          <w:t xml:space="preserve">shall indicate to the </w:t>
        </w:r>
        <w:proofErr w:type="spellStart"/>
        <w:r w:rsidRPr="00FD744C">
          <w:t>MCData</w:t>
        </w:r>
        <w:proofErr w:type="spellEnd"/>
        <w:r w:rsidRPr="00FD744C">
          <w:t xml:space="preserve"> user that the SDS message could not be sent; and</w:t>
        </w:r>
      </w:ins>
    </w:p>
    <w:p w14:paraId="10287E2E" w14:textId="77777777" w:rsidR="00FD744C" w:rsidRPr="00FD744C" w:rsidRDefault="00FD744C" w:rsidP="00FD744C">
      <w:pPr>
        <w:pStyle w:val="B10"/>
        <w:rPr>
          <w:ins w:id="166" w:author="Jason Kahn" w:date="2023-08-24T01:41:00Z"/>
        </w:rPr>
      </w:pPr>
      <w:ins w:id="167" w:author="Jason Kahn" w:date="2023-08-24T01:41:00Z">
        <w:r w:rsidRPr="00FD744C">
          <w:t>2)</w:t>
        </w:r>
        <w:r w:rsidRPr="00FD744C">
          <w:tab/>
          <w:t>shall send a SIP ACK request as specified in 3GPP TS 24.229 [5].</w:t>
        </w:r>
      </w:ins>
    </w:p>
    <w:p w14:paraId="7C7D51F8" w14:textId="77777777" w:rsidR="00FD744C" w:rsidRPr="00FD744C" w:rsidRDefault="00FD744C" w:rsidP="00FD744C">
      <w:pPr>
        <w:rPr>
          <w:ins w:id="168" w:author="Jason Kahn" w:date="2023-08-24T01:41:00Z"/>
        </w:rPr>
      </w:pPr>
      <w:ins w:id="169" w:author="Jason Kahn" w:date="2023-08-24T01:41:00Z">
        <w:r w:rsidRPr="00FD744C">
          <w:t xml:space="preserve">On receipt of an indication from the media plane indicating that the standalone SDS message was not sent successfully, the </w:t>
        </w:r>
        <w:proofErr w:type="spellStart"/>
        <w:r w:rsidRPr="00FD744C">
          <w:t>MCData</w:t>
        </w:r>
        <w:proofErr w:type="spellEnd"/>
        <w:r w:rsidRPr="00FD744C">
          <w:t xml:space="preserve"> client shall:</w:t>
        </w:r>
      </w:ins>
    </w:p>
    <w:p w14:paraId="6EBE9E30" w14:textId="77777777" w:rsidR="00FD744C" w:rsidRPr="00FD744C" w:rsidRDefault="00FD744C" w:rsidP="00FD744C">
      <w:pPr>
        <w:pStyle w:val="B10"/>
        <w:rPr>
          <w:ins w:id="170" w:author="Jason Kahn" w:date="2023-08-24T01:41:00Z"/>
        </w:rPr>
      </w:pPr>
      <w:ins w:id="171" w:author="Jason Kahn" w:date="2023-08-24T01:41:00Z">
        <w:r w:rsidRPr="00FD744C">
          <w:t>1)</w:t>
        </w:r>
        <w:r w:rsidRPr="00FD744C">
          <w:tab/>
          <w:t>shall generate a SIP BYE request according to 3GPP TS 24.229 [5] with:</w:t>
        </w:r>
      </w:ins>
    </w:p>
    <w:p w14:paraId="21C78476" w14:textId="77777777" w:rsidR="00FD744C" w:rsidRPr="00FD744C" w:rsidRDefault="00FD744C" w:rsidP="00FD744C">
      <w:pPr>
        <w:pStyle w:val="B2"/>
        <w:rPr>
          <w:ins w:id="172" w:author="Jason Kahn" w:date="2023-08-24T01:41:00Z"/>
        </w:rPr>
      </w:pPr>
      <w:ins w:id="173" w:author="Jason Kahn" w:date="2023-08-24T01:41:00Z">
        <w:r w:rsidRPr="00FD744C">
          <w:t>a)</w:t>
        </w:r>
        <w:r w:rsidRPr="00FD744C">
          <w:tab/>
          <w:t>Reason code set to "SIP";</w:t>
        </w:r>
      </w:ins>
    </w:p>
    <w:p w14:paraId="7E31616E" w14:textId="77777777" w:rsidR="00FD744C" w:rsidRPr="00FD744C" w:rsidRDefault="00FD744C" w:rsidP="00FD744C">
      <w:pPr>
        <w:pStyle w:val="B2"/>
        <w:rPr>
          <w:ins w:id="174" w:author="Jason Kahn" w:date="2023-08-24T01:41:00Z"/>
        </w:rPr>
      </w:pPr>
      <w:ins w:id="175" w:author="Jason Kahn" w:date="2023-08-24T01:41:00Z">
        <w:r w:rsidRPr="00FD744C">
          <w:t>b)</w:t>
        </w:r>
        <w:r w:rsidRPr="00FD744C">
          <w:tab/>
          <w:t>cause set to "480"; and</w:t>
        </w:r>
      </w:ins>
    </w:p>
    <w:p w14:paraId="4773AC80" w14:textId="77777777" w:rsidR="00FD744C" w:rsidRPr="00FD744C" w:rsidRDefault="00FD744C" w:rsidP="00FD744C">
      <w:pPr>
        <w:pStyle w:val="B2"/>
        <w:rPr>
          <w:ins w:id="176" w:author="Jason Kahn" w:date="2023-08-24T01:41:00Z"/>
        </w:rPr>
      </w:pPr>
      <w:ins w:id="177" w:author="Jason Kahn" w:date="2023-08-24T01:41:00Z">
        <w:r w:rsidRPr="00FD744C">
          <w:t>c)</w:t>
        </w:r>
        <w:r w:rsidRPr="00FD744C">
          <w:tab/>
          <w:t>text set to "transmission failed";</w:t>
        </w:r>
      </w:ins>
    </w:p>
    <w:p w14:paraId="3BAD87F0" w14:textId="77777777" w:rsidR="00FD744C" w:rsidRPr="00FD744C" w:rsidRDefault="00FD744C" w:rsidP="00FD744C">
      <w:pPr>
        <w:pStyle w:val="B10"/>
        <w:rPr>
          <w:ins w:id="178" w:author="Jason Kahn" w:date="2023-08-24T01:41:00Z"/>
        </w:rPr>
      </w:pPr>
      <w:ins w:id="179" w:author="Jason Kahn" w:date="2023-08-24T01:41:00Z">
        <w:r w:rsidRPr="00FD744C">
          <w:t>2)</w:t>
        </w:r>
        <w:r w:rsidRPr="00FD744C">
          <w:tab/>
          <w:t xml:space="preserve">shall set the Request-URI to the </w:t>
        </w:r>
        <w:proofErr w:type="spellStart"/>
        <w:r w:rsidRPr="00FD744C">
          <w:t>MCData</w:t>
        </w:r>
        <w:proofErr w:type="spellEnd"/>
        <w:r w:rsidRPr="00FD744C">
          <w:t xml:space="preserve"> session identity to release; and</w:t>
        </w:r>
      </w:ins>
    </w:p>
    <w:p w14:paraId="0B44C913" w14:textId="77777777" w:rsidR="00FD744C" w:rsidRPr="00FD744C" w:rsidRDefault="00FD744C" w:rsidP="00FD744C">
      <w:pPr>
        <w:pStyle w:val="B10"/>
        <w:rPr>
          <w:ins w:id="180" w:author="Jason Kahn" w:date="2023-08-24T01:41:00Z"/>
        </w:rPr>
      </w:pPr>
      <w:ins w:id="181" w:author="Jason Kahn" w:date="2023-08-24T01:41:00Z">
        <w:r w:rsidRPr="00FD744C">
          <w:t>3)</w:t>
        </w:r>
        <w:r w:rsidRPr="00FD744C">
          <w:tab/>
          <w:t xml:space="preserve">shall send a SIP BYE request towards </w:t>
        </w:r>
        <w:proofErr w:type="spellStart"/>
        <w:r w:rsidRPr="00FD744C">
          <w:t>MCData</w:t>
        </w:r>
        <w:proofErr w:type="spellEnd"/>
        <w:r w:rsidRPr="00FD744C">
          <w:t xml:space="preserve"> server according to 3GPP TS 24.229 [5].</w:t>
        </w:r>
      </w:ins>
    </w:p>
    <w:p w14:paraId="68E28AEF" w14:textId="77777777" w:rsidR="00FD744C" w:rsidRPr="00FD744C" w:rsidRDefault="00FD744C" w:rsidP="00FD744C">
      <w:pPr>
        <w:rPr>
          <w:ins w:id="182" w:author="Jason Kahn" w:date="2023-08-24T01:41:00Z"/>
        </w:rPr>
      </w:pPr>
      <w:ins w:id="183" w:author="Jason Kahn" w:date="2023-08-24T01:41:00Z">
        <w:r w:rsidRPr="00FD744C">
          <w:t xml:space="preserve">On receipt of an indication from the media plane indicating that the standalone SDS message has been successfully transferred, the </w:t>
        </w:r>
        <w:proofErr w:type="spellStart"/>
        <w:r w:rsidRPr="00FD744C">
          <w:t>MCData</w:t>
        </w:r>
        <w:proofErr w:type="spellEnd"/>
        <w:r w:rsidRPr="00FD744C">
          <w:t xml:space="preserve"> client shall:</w:t>
        </w:r>
      </w:ins>
    </w:p>
    <w:p w14:paraId="55F8D308" w14:textId="77777777" w:rsidR="00FD744C" w:rsidRPr="00FD744C" w:rsidRDefault="00FD744C" w:rsidP="00FD744C">
      <w:pPr>
        <w:pStyle w:val="B10"/>
        <w:rPr>
          <w:ins w:id="184" w:author="Jason Kahn" w:date="2023-08-24T01:41:00Z"/>
        </w:rPr>
      </w:pPr>
      <w:ins w:id="185" w:author="Jason Kahn" w:date="2023-08-24T01:41:00Z">
        <w:r w:rsidRPr="00FD744C">
          <w:t>1)</w:t>
        </w:r>
        <w:r w:rsidRPr="00FD744C">
          <w:tab/>
          <w:t>shall generate a SIP BYE request according to 3GPP TS 24.229 [5] with:</w:t>
        </w:r>
      </w:ins>
    </w:p>
    <w:p w14:paraId="45C4BC70" w14:textId="77777777" w:rsidR="00FD744C" w:rsidRPr="00FD744C" w:rsidRDefault="00FD744C" w:rsidP="00FD744C">
      <w:pPr>
        <w:pStyle w:val="B2"/>
        <w:rPr>
          <w:ins w:id="186" w:author="Jason Kahn" w:date="2023-08-24T01:41:00Z"/>
        </w:rPr>
      </w:pPr>
      <w:ins w:id="187" w:author="Jason Kahn" w:date="2023-08-24T01:41:00Z">
        <w:r w:rsidRPr="00FD744C">
          <w:t>a)</w:t>
        </w:r>
        <w:r w:rsidRPr="00FD744C">
          <w:tab/>
          <w:t>Reason code set to "SIP";</w:t>
        </w:r>
      </w:ins>
    </w:p>
    <w:p w14:paraId="277DE90F" w14:textId="77777777" w:rsidR="00FD744C" w:rsidRPr="00FD744C" w:rsidRDefault="00FD744C" w:rsidP="00FD744C">
      <w:pPr>
        <w:pStyle w:val="B2"/>
        <w:rPr>
          <w:ins w:id="188" w:author="Jason Kahn" w:date="2023-08-24T01:41:00Z"/>
        </w:rPr>
      </w:pPr>
      <w:ins w:id="189" w:author="Jason Kahn" w:date="2023-08-24T01:41:00Z">
        <w:r w:rsidRPr="00FD744C">
          <w:t>b)</w:t>
        </w:r>
        <w:r w:rsidRPr="00FD744C">
          <w:tab/>
          <w:t>cause set to "200"; and</w:t>
        </w:r>
      </w:ins>
    </w:p>
    <w:p w14:paraId="2462AC28" w14:textId="77777777" w:rsidR="00FD744C" w:rsidRPr="00FD744C" w:rsidRDefault="00FD744C" w:rsidP="00FD744C">
      <w:pPr>
        <w:pStyle w:val="B2"/>
        <w:rPr>
          <w:ins w:id="190" w:author="Jason Kahn" w:date="2023-08-24T01:41:00Z"/>
        </w:rPr>
      </w:pPr>
      <w:ins w:id="191" w:author="Jason Kahn" w:date="2023-08-24T01:41:00Z">
        <w:r w:rsidRPr="00FD744C">
          <w:t>c)</w:t>
        </w:r>
        <w:r w:rsidRPr="00FD744C">
          <w:tab/>
          <w:t>text set to "transmission succeeded";</w:t>
        </w:r>
      </w:ins>
    </w:p>
    <w:p w14:paraId="78734DD9" w14:textId="77777777" w:rsidR="00FD744C" w:rsidRPr="00FD744C" w:rsidRDefault="00FD744C" w:rsidP="00FD744C">
      <w:pPr>
        <w:pStyle w:val="B10"/>
        <w:rPr>
          <w:ins w:id="192" w:author="Jason Kahn" w:date="2023-08-24T01:41:00Z"/>
        </w:rPr>
      </w:pPr>
      <w:ins w:id="193" w:author="Jason Kahn" w:date="2023-08-24T01:41:00Z">
        <w:r w:rsidRPr="00FD744C">
          <w:t>2)</w:t>
        </w:r>
        <w:r w:rsidRPr="00FD744C">
          <w:tab/>
          <w:t xml:space="preserve">shall set the Request-URI to the </w:t>
        </w:r>
        <w:proofErr w:type="spellStart"/>
        <w:r w:rsidRPr="00FD744C">
          <w:t>MCData</w:t>
        </w:r>
        <w:proofErr w:type="spellEnd"/>
        <w:r w:rsidRPr="00FD744C">
          <w:t xml:space="preserve"> session identity to release; and</w:t>
        </w:r>
      </w:ins>
    </w:p>
    <w:p w14:paraId="7A7E7D6F" w14:textId="77777777" w:rsidR="00FD744C" w:rsidRPr="00FD744C" w:rsidRDefault="00FD744C" w:rsidP="00FD744C">
      <w:pPr>
        <w:pStyle w:val="B10"/>
        <w:rPr>
          <w:ins w:id="194" w:author="Jason Kahn" w:date="2023-08-24T01:41:00Z"/>
        </w:rPr>
      </w:pPr>
      <w:ins w:id="195" w:author="Jason Kahn" w:date="2023-08-24T01:41:00Z">
        <w:r w:rsidRPr="00FD744C">
          <w:t>3)</w:t>
        </w:r>
        <w:r w:rsidRPr="00FD744C">
          <w:tab/>
          <w:t xml:space="preserve">shall send a SIP BYE request towards </w:t>
        </w:r>
        <w:proofErr w:type="spellStart"/>
        <w:r w:rsidRPr="00FD744C">
          <w:t>MCData</w:t>
        </w:r>
        <w:proofErr w:type="spellEnd"/>
        <w:r w:rsidRPr="00FD744C">
          <w:t xml:space="preserve"> server according to 3GPP TS 24.229 [5].</w:t>
        </w:r>
      </w:ins>
    </w:p>
    <w:p w14:paraId="619EF20D" w14:textId="77777777" w:rsidR="00FD744C" w:rsidRPr="00FD744C" w:rsidRDefault="00FD744C" w:rsidP="00FD744C">
      <w:pPr>
        <w:rPr>
          <w:ins w:id="196" w:author="Jason Kahn" w:date="2023-08-24T01:41:00Z"/>
          <w:lang w:eastAsia="ko-KR"/>
        </w:rPr>
      </w:pPr>
      <w:ins w:id="197" w:author="Jason Kahn" w:date="2023-08-24T01:41:00Z">
        <w:r w:rsidRPr="00FD744C">
          <w:t xml:space="preserve">Upon receiving a SIP 200 </w:t>
        </w:r>
        <w:r w:rsidRPr="00FD744C">
          <w:rPr>
            <w:lang w:eastAsia="ko-KR"/>
          </w:rPr>
          <w:t>(</w:t>
        </w:r>
        <w:r w:rsidRPr="00FD744C">
          <w:t>OK</w:t>
        </w:r>
        <w:r w:rsidRPr="00FD744C">
          <w:rPr>
            <w:lang w:eastAsia="ko-KR"/>
          </w:rPr>
          <w:t>)</w:t>
        </w:r>
        <w:r w:rsidRPr="00FD744C">
          <w:t xml:space="preserve"> response to the SIP BYE request, the </w:t>
        </w:r>
        <w:proofErr w:type="spellStart"/>
        <w:r w:rsidRPr="00FD744C">
          <w:t>MCData</w:t>
        </w:r>
        <w:proofErr w:type="spellEnd"/>
        <w:r w:rsidRPr="00FD744C">
          <w:t xml:space="preserve"> client shall interact with the </w:t>
        </w:r>
        <w:r w:rsidRPr="00FD744C">
          <w:rPr>
            <w:lang w:eastAsia="ko-KR"/>
          </w:rPr>
          <w:t>media plane and indicate to terminate the session, as specified in 3GPP TS 24.582 [</w:t>
        </w:r>
        <w:r w:rsidRPr="00FD744C">
          <w:t>15</w:t>
        </w:r>
        <w:r w:rsidRPr="00FD744C">
          <w:rPr>
            <w:lang w:eastAsia="ko-KR"/>
          </w:rPr>
          <w:t>].</w:t>
        </w:r>
      </w:ins>
    </w:p>
    <w:p w14:paraId="29B8B7C3" w14:textId="77777777" w:rsidR="00FD744C" w:rsidRPr="00FD744C" w:rsidRDefault="00FD744C" w:rsidP="00FD744C">
      <w:pPr>
        <w:rPr>
          <w:ins w:id="198" w:author="Jason Kahn" w:date="2023-08-24T01:41:00Z"/>
          <w:lang w:eastAsia="en-US"/>
        </w:rPr>
      </w:pPr>
      <w:ins w:id="199" w:author="Jason Kahn" w:date="2023-08-24T01:41:00Z">
        <w:r w:rsidRPr="00FD744C">
          <w:t>[TS 24.282, clause 9.2.3.2.1]</w:t>
        </w:r>
      </w:ins>
    </w:p>
    <w:p w14:paraId="2E6E81EB" w14:textId="77777777" w:rsidR="00FD744C" w:rsidRPr="00FD744C" w:rsidRDefault="00FD744C" w:rsidP="00FD744C">
      <w:pPr>
        <w:rPr>
          <w:ins w:id="200" w:author="Jason Kahn" w:date="2023-08-24T01:41:00Z"/>
        </w:rPr>
      </w:pPr>
      <w:ins w:id="201" w:author="Jason Kahn" w:date="2023-08-24T01:41:00Z">
        <w:r w:rsidRPr="00FD744C">
          <w:t xml:space="preserve">When composing an SDP offer according to 3GPP TS 24.229 [5], IETF RFC 4975 [17], IETF RFC 6135 [19] and IETF RFC 6714 [20] the </w:t>
        </w:r>
        <w:proofErr w:type="spellStart"/>
        <w:r w:rsidRPr="00FD744C">
          <w:t>MCData</w:t>
        </w:r>
        <w:proofErr w:type="spellEnd"/>
        <w:r w:rsidRPr="00FD744C">
          <w:t xml:space="preserve"> client:</w:t>
        </w:r>
      </w:ins>
    </w:p>
    <w:p w14:paraId="607AD22F" w14:textId="77777777" w:rsidR="00FD744C" w:rsidRPr="00FD744C" w:rsidRDefault="00FD744C" w:rsidP="00FD744C">
      <w:pPr>
        <w:pStyle w:val="B10"/>
        <w:rPr>
          <w:ins w:id="202" w:author="Jason Kahn" w:date="2023-08-24T01:41:00Z"/>
        </w:rPr>
      </w:pPr>
      <w:ins w:id="203" w:author="Jason Kahn" w:date="2023-08-24T01:41:00Z">
        <w:r w:rsidRPr="00FD744C">
          <w:t>1)</w:t>
        </w:r>
        <w:r w:rsidRPr="00FD744C">
          <w:tab/>
          <w:t>shall include an "m=message" media-level</w:t>
        </w:r>
        <w:bookmarkStart w:id="204" w:name="MCCQCTEMPBM_00000026"/>
        <w:r w:rsidRPr="00FD744C">
          <w:t xml:space="preserve"> section </w:t>
        </w:r>
        <w:bookmarkEnd w:id="204"/>
        <w:r w:rsidRPr="00FD744C">
          <w:t xml:space="preserve">for the </w:t>
        </w:r>
        <w:proofErr w:type="spellStart"/>
        <w:r w:rsidRPr="00FD744C">
          <w:t>MCData</w:t>
        </w:r>
        <w:proofErr w:type="spellEnd"/>
        <w:r w:rsidRPr="00FD744C">
          <w:t xml:space="preserve"> media stream consisting of:</w:t>
        </w:r>
      </w:ins>
    </w:p>
    <w:p w14:paraId="62DE4FA8" w14:textId="77777777" w:rsidR="00FD744C" w:rsidRPr="00FD744C" w:rsidRDefault="00FD744C" w:rsidP="00FD744C">
      <w:pPr>
        <w:pStyle w:val="B2"/>
        <w:rPr>
          <w:ins w:id="205" w:author="Jason Kahn" w:date="2023-08-24T01:41:00Z"/>
        </w:rPr>
      </w:pPr>
      <w:ins w:id="206" w:author="Jason Kahn" w:date="2023-08-24T01:41:00Z">
        <w:r w:rsidRPr="00FD744C">
          <w:lastRenderedPageBreak/>
          <w:t>a)</w:t>
        </w:r>
        <w:r w:rsidRPr="00FD744C">
          <w:tab/>
          <w:t>the port number;</w:t>
        </w:r>
      </w:ins>
    </w:p>
    <w:p w14:paraId="05A2C02B" w14:textId="77777777" w:rsidR="00FD744C" w:rsidRPr="00FD744C" w:rsidRDefault="00FD744C" w:rsidP="00FD744C">
      <w:pPr>
        <w:pStyle w:val="B2"/>
        <w:rPr>
          <w:ins w:id="207" w:author="Jason Kahn" w:date="2023-08-24T01:41:00Z"/>
        </w:rPr>
      </w:pPr>
      <w:ins w:id="208" w:author="Jason Kahn" w:date="2023-08-24T01:41:00Z">
        <w:r w:rsidRPr="00FD744C">
          <w:t>b)</w:t>
        </w:r>
        <w:r w:rsidRPr="00FD744C">
          <w:tab/>
          <w:t>a protocol field value of "TCP/MSRP", or "TCP/TLS/MSRP" for TLS;</w:t>
        </w:r>
      </w:ins>
    </w:p>
    <w:p w14:paraId="4FB2E6D2" w14:textId="77777777" w:rsidR="00FD744C" w:rsidRPr="00FD744C" w:rsidRDefault="00FD744C" w:rsidP="00FD744C">
      <w:pPr>
        <w:pStyle w:val="B2"/>
        <w:rPr>
          <w:ins w:id="209" w:author="Jason Kahn" w:date="2023-08-24T01:41:00Z"/>
        </w:rPr>
      </w:pPr>
      <w:ins w:id="210" w:author="Jason Kahn" w:date="2023-08-24T01:41:00Z">
        <w:r w:rsidRPr="00FD744C">
          <w:t>c)</w:t>
        </w:r>
        <w:r w:rsidRPr="00FD744C">
          <w:tab/>
          <w:t xml:space="preserve">a format list field set to </w:t>
        </w:r>
        <w:bookmarkStart w:id="211" w:name="MCCQCTEMPBM_00000022"/>
        <w:r w:rsidRPr="00FD744C">
          <w:t>‘</w:t>
        </w:r>
        <w:bookmarkEnd w:id="211"/>
        <w:r w:rsidRPr="00FD744C">
          <w:t>*’;</w:t>
        </w:r>
      </w:ins>
    </w:p>
    <w:p w14:paraId="1D4DDEC8" w14:textId="77777777" w:rsidR="00FD744C" w:rsidRPr="00FD744C" w:rsidRDefault="00FD744C" w:rsidP="00FD744C">
      <w:pPr>
        <w:pStyle w:val="B2"/>
        <w:rPr>
          <w:ins w:id="212" w:author="Jason Kahn" w:date="2023-08-24T01:41:00Z"/>
        </w:rPr>
      </w:pPr>
      <w:ins w:id="213" w:author="Jason Kahn" w:date="2023-08-24T01:41:00Z">
        <w:r w:rsidRPr="00FD744C">
          <w:t>d)</w:t>
        </w:r>
        <w:r w:rsidRPr="00FD744C">
          <w:tab/>
          <w:t>an "a=</w:t>
        </w:r>
        <w:proofErr w:type="spellStart"/>
        <w:r w:rsidRPr="00FD744C">
          <w:t>sendonly</w:t>
        </w:r>
        <w:proofErr w:type="spellEnd"/>
        <w:r w:rsidRPr="00FD744C">
          <w:t>" attribute;</w:t>
        </w:r>
      </w:ins>
    </w:p>
    <w:p w14:paraId="4F6865FD" w14:textId="77777777" w:rsidR="00FD744C" w:rsidRPr="00FD744C" w:rsidRDefault="00FD744C" w:rsidP="00FD744C">
      <w:pPr>
        <w:pStyle w:val="B2"/>
        <w:rPr>
          <w:ins w:id="214" w:author="Jason Kahn" w:date="2023-08-24T01:41:00Z"/>
        </w:rPr>
      </w:pPr>
      <w:ins w:id="215" w:author="Jason Kahn" w:date="2023-08-24T01:41:00Z">
        <w:r w:rsidRPr="00FD744C">
          <w:t>e)</w:t>
        </w:r>
        <w:r w:rsidRPr="00FD744C">
          <w:tab/>
          <w:t>an "a=path" attribute containing its own MSRP URI;</w:t>
        </w:r>
      </w:ins>
    </w:p>
    <w:p w14:paraId="731D71C0" w14:textId="77777777" w:rsidR="00FD744C" w:rsidRPr="00FD744C" w:rsidRDefault="00FD744C" w:rsidP="00FD744C">
      <w:pPr>
        <w:pStyle w:val="B2"/>
        <w:rPr>
          <w:ins w:id="216" w:author="Jason Kahn" w:date="2023-08-24T01:41:00Z"/>
          <w:lang w:eastAsia="ko-KR"/>
        </w:rPr>
      </w:pPr>
      <w:ins w:id="217" w:author="Jason Kahn" w:date="2023-08-24T01:41:00Z">
        <w:r w:rsidRPr="00FD744C">
          <w:t>f)</w:t>
        </w:r>
        <w:r w:rsidRPr="00FD744C">
          <w:tab/>
        </w:r>
        <w:r w:rsidRPr="00FD744C">
          <w:rPr>
            <w:lang w:eastAsia="ko-KR"/>
          </w:rPr>
          <w:t>set the content type as "a=</w:t>
        </w:r>
        <w:proofErr w:type="spellStart"/>
        <w:r w:rsidRPr="00FD744C">
          <w:rPr>
            <w:lang w:eastAsia="ko-KR"/>
          </w:rPr>
          <w:t>accept-types:application</w:t>
        </w:r>
        <w:proofErr w:type="spellEnd"/>
        <w:r w:rsidRPr="00FD744C">
          <w:rPr>
            <w:lang w:eastAsia="ko-KR"/>
          </w:rPr>
          <w:t xml:space="preserve">/vnd.3gpp.mcdata-signalling </w:t>
        </w:r>
        <w:r w:rsidRPr="00FD744C">
          <w:rPr>
            <w:noProof/>
          </w:rPr>
          <w:t>application/vnd.3gpp.mcdata-payload"</w:t>
        </w:r>
        <w:r w:rsidRPr="00FD744C">
          <w:rPr>
            <w:lang w:eastAsia="ko-KR"/>
          </w:rPr>
          <w:t>; and</w:t>
        </w:r>
      </w:ins>
    </w:p>
    <w:p w14:paraId="4BA1C098" w14:textId="77777777" w:rsidR="00FD744C" w:rsidRPr="00FD744C" w:rsidRDefault="00FD744C" w:rsidP="00FD744C">
      <w:pPr>
        <w:pStyle w:val="B2"/>
        <w:rPr>
          <w:ins w:id="218" w:author="Jason Kahn" w:date="2023-08-24T01:41:00Z"/>
          <w:lang w:eastAsia="ko-KR"/>
        </w:rPr>
      </w:pPr>
      <w:ins w:id="219" w:author="Jason Kahn" w:date="2023-08-24T01:41:00Z">
        <w:r w:rsidRPr="00FD744C">
          <w:rPr>
            <w:lang w:eastAsia="ko-KR"/>
          </w:rPr>
          <w:t>g)</w:t>
        </w:r>
        <w:r w:rsidRPr="00FD744C">
          <w:rPr>
            <w:lang w:eastAsia="ko-KR"/>
          </w:rPr>
          <w:tab/>
          <w:t>set the a=setup attribute as "</w:t>
        </w:r>
        <w:proofErr w:type="spellStart"/>
        <w:r w:rsidRPr="00FD744C">
          <w:rPr>
            <w:lang w:eastAsia="ko-KR"/>
          </w:rPr>
          <w:t>actpass</w:t>
        </w:r>
        <w:proofErr w:type="spellEnd"/>
        <w:r w:rsidRPr="00FD744C">
          <w:rPr>
            <w:lang w:eastAsia="ko-KR"/>
          </w:rPr>
          <w:t>"; and</w:t>
        </w:r>
      </w:ins>
    </w:p>
    <w:p w14:paraId="17666C26" w14:textId="77777777" w:rsidR="00FD744C" w:rsidRPr="00FD744C" w:rsidRDefault="00FD744C" w:rsidP="00FD744C">
      <w:pPr>
        <w:pStyle w:val="B10"/>
        <w:rPr>
          <w:ins w:id="220" w:author="Jason Kahn" w:date="2023-08-24T01:41:00Z"/>
        </w:rPr>
      </w:pPr>
      <w:ins w:id="221" w:author="Jason Kahn" w:date="2023-08-24T01:41:00Z">
        <w:r w:rsidRPr="00FD744C">
          <w:t>2)</w:t>
        </w:r>
        <w:r w:rsidRPr="00FD744C">
          <w:tab/>
          <w:t>if end-to-end security is required for a one-to-one communication</w:t>
        </w:r>
        <w:r w:rsidRPr="00FD744C">
          <w:rPr>
            <w:noProof/>
          </w:rPr>
          <w:t xml:space="preserve"> a</w:t>
        </w:r>
        <w:r w:rsidRPr="00FD744C">
          <w:t>nd the security context does not exist or if the existing security context has expired, shall include the MIKEY-SAKKE I_MESSAGE in an "</w:t>
        </w:r>
        <w:r w:rsidRPr="00FD744C">
          <w:rPr>
            <w:lang w:val="en"/>
          </w:rPr>
          <w:t>a=key-</w:t>
        </w:r>
        <w:proofErr w:type="spellStart"/>
        <w:r w:rsidRPr="00FD744C">
          <w:rPr>
            <w:lang w:val="en"/>
          </w:rPr>
          <w:t>mgmt</w:t>
        </w:r>
        <w:proofErr w:type="spellEnd"/>
        <w:r w:rsidRPr="00FD744C">
          <w:rPr>
            <w:lang w:val="en"/>
          </w:rPr>
          <w:t>" attribute as a "</w:t>
        </w:r>
        <w:proofErr w:type="spellStart"/>
        <w:r w:rsidRPr="00FD744C">
          <w:rPr>
            <w:lang w:val="en"/>
          </w:rPr>
          <w:t>mikey</w:t>
        </w:r>
        <w:proofErr w:type="spellEnd"/>
        <w:r w:rsidRPr="00FD744C">
          <w:rPr>
            <w:lang w:val="en"/>
          </w:rPr>
          <w:t>" attribute value in the SDP offer as specified in IETF RFC 4567 [45].</w:t>
        </w:r>
      </w:ins>
    </w:p>
    <w:p w14:paraId="4F4FBAFB" w14:textId="77777777" w:rsidR="00FD744C" w:rsidRPr="00FD744C" w:rsidRDefault="00FD744C" w:rsidP="00FD744C">
      <w:pPr>
        <w:rPr>
          <w:ins w:id="222" w:author="Jason Kahn" w:date="2023-08-24T01:41:00Z"/>
        </w:rPr>
      </w:pPr>
      <w:ins w:id="223" w:author="Jason Kahn" w:date="2023-08-24T01:41:00Z">
        <w:r w:rsidRPr="00FD744C">
          <w:t>[TS 24.282, clause 13.2.2.2.2.1]</w:t>
        </w:r>
      </w:ins>
    </w:p>
    <w:p w14:paraId="40C50C78" w14:textId="77777777" w:rsidR="00FD744C" w:rsidRPr="00FD744C" w:rsidRDefault="00FD744C" w:rsidP="00FD744C">
      <w:pPr>
        <w:rPr>
          <w:ins w:id="224" w:author="Jason Kahn" w:date="2023-08-24T01:41:00Z"/>
          <w:lang w:eastAsia="ko-KR"/>
        </w:rPr>
      </w:pPr>
      <w:ins w:id="225" w:author="Jason Kahn" w:date="2023-08-24T01:41:00Z">
        <w:r w:rsidRPr="00FD744C">
          <w:rPr>
            <w:lang w:eastAsia="ko-KR"/>
          </w:rPr>
          <w:t xml:space="preserve">When the </w:t>
        </w:r>
        <w:proofErr w:type="spellStart"/>
        <w:r w:rsidRPr="00FD744C">
          <w:rPr>
            <w:lang w:eastAsia="ko-KR"/>
          </w:rPr>
          <w:t>MCData</w:t>
        </w:r>
        <w:proofErr w:type="spellEnd"/>
        <w:r w:rsidRPr="00FD744C">
          <w:rPr>
            <w:lang w:eastAsia="ko-KR"/>
          </w:rPr>
          <w:t xml:space="preserve"> client wants to release a </w:t>
        </w:r>
        <w:proofErr w:type="spellStart"/>
        <w:r w:rsidRPr="00FD744C">
          <w:rPr>
            <w:lang w:eastAsia="ko-KR"/>
          </w:rPr>
          <w:t>MCData</w:t>
        </w:r>
        <w:proofErr w:type="spellEnd"/>
        <w:r w:rsidRPr="00FD744C">
          <w:rPr>
            <w:lang w:eastAsia="ko-KR"/>
          </w:rPr>
          <w:t xml:space="preserve"> communication established over the media plane, the </w:t>
        </w:r>
        <w:proofErr w:type="spellStart"/>
        <w:r w:rsidRPr="00FD744C">
          <w:rPr>
            <w:lang w:eastAsia="ko-KR"/>
          </w:rPr>
          <w:t>MCData</w:t>
        </w:r>
        <w:proofErr w:type="spellEnd"/>
        <w:r w:rsidRPr="00FD744C">
          <w:rPr>
            <w:lang w:eastAsia="ko-KR"/>
          </w:rPr>
          <w:t xml:space="preserve"> client:</w:t>
        </w:r>
      </w:ins>
    </w:p>
    <w:p w14:paraId="627C36E7" w14:textId="77777777" w:rsidR="00FD744C" w:rsidRPr="00FD744C" w:rsidRDefault="00FD744C" w:rsidP="00FD744C">
      <w:pPr>
        <w:pStyle w:val="B10"/>
        <w:rPr>
          <w:ins w:id="226" w:author="Jason Kahn" w:date="2023-08-24T01:41:00Z"/>
        </w:rPr>
      </w:pPr>
      <w:ins w:id="227" w:author="Jason Kahn" w:date="2023-08-24T01:41:00Z">
        <w:r w:rsidRPr="00FD744C">
          <w:rPr>
            <w:lang w:eastAsia="ko-KR"/>
          </w:rPr>
          <w:t>1)</w:t>
        </w:r>
        <w:r w:rsidRPr="00FD744C">
          <w:rPr>
            <w:lang w:eastAsia="ko-KR"/>
          </w:rPr>
          <w:tab/>
          <w:t>shall generate a SIP BYE request according to 3GPP TS 24.229 [5];</w:t>
        </w:r>
      </w:ins>
    </w:p>
    <w:p w14:paraId="5253178E" w14:textId="77777777" w:rsidR="00FD744C" w:rsidRPr="00FD744C" w:rsidRDefault="00FD744C" w:rsidP="00FD744C">
      <w:pPr>
        <w:pStyle w:val="B10"/>
        <w:rPr>
          <w:ins w:id="228" w:author="Jason Kahn" w:date="2023-08-24T01:41:00Z"/>
        </w:rPr>
      </w:pPr>
      <w:ins w:id="229" w:author="Jason Kahn" w:date="2023-08-24T01:41:00Z">
        <w:r w:rsidRPr="00FD744C">
          <w:rPr>
            <w:lang w:eastAsia="ko-KR"/>
          </w:rPr>
          <w:t>2)</w:t>
        </w:r>
        <w:r w:rsidRPr="00FD744C">
          <w:rPr>
            <w:lang w:eastAsia="ko-KR"/>
          </w:rPr>
          <w:tab/>
          <w:t xml:space="preserve">shall set the Request-URI to the </w:t>
        </w:r>
        <w:proofErr w:type="spellStart"/>
        <w:r w:rsidRPr="00FD744C">
          <w:rPr>
            <w:lang w:eastAsia="ko-KR"/>
          </w:rPr>
          <w:t>MCData</w:t>
        </w:r>
        <w:proofErr w:type="spellEnd"/>
        <w:r w:rsidRPr="00FD744C">
          <w:rPr>
            <w:lang w:eastAsia="ko-KR"/>
          </w:rPr>
          <w:t xml:space="preserve"> session identity to be released; and</w:t>
        </w:r>
      </w:ins>
    </w:p>
    <w:p w14:paraId="58BB820B" w14:textId="77777777" w:rsidR="00FD744C" w:rsidRPr="00FD744C" w:rsidRDefault="00FD744C" w:rsidP="00FD744C">
      <w:pPr>
        <w:pStyle w:val="B10"/>
        <w:rPr>
          <w:ins w:id="230" w:author="Jason Kahn" w:date="2023-08-24T01:41:00Z"/>
        </w:rPr>
      </w:pPr>
      <w:ins w:id="231" w:author="Jason Kahn" w:date="2023-08-24T01:41:00Z">
        <w:r w:rsidRPr="00FD744C">
          <w:rPr>
            <w:lang w:eastAsia="ko-KR"/>
          </w:rPr>
          <w:t>3)</w:t>
        </w:r>
        <w:r w:rsidRPr="00FD744C">
          <w:rPr>
            <w:lang w:eastAsia="ko-KR"/>
          </w:rPr>
          <w:tab/>
          <w:t xml:space="preserve">shall send the SIP BYE request towards </w:t>
        </w:r>
        <w:proofErr w:type="spellStart"/>
        <w:r w:rsidRPr="00FD744C">
          <w:rPr>
            <w:lang w:eastAsia="ko-KR"/>
          </w:rPr>
          <w:t>MCData</w:t>
        </w:r>
        <w:proofErr w:type="spellEnd"/>
        <w:r w:rsidRPr="00FD744C">
          <w:rPr>
            <w:lang w:eastAsia="ko-KR"/>
          </w:rPr>
          <w:t xml:space="preserve"> server according to 3GPP TS 24.229 [5].</w:t>
        </w:r>
      </w:ins>
    </w:p>
    <w:p w14:paraId="2C78C992" w14:textId="77777777" w:rsidR="00FD744C" w:rsidRPr="00FD744C" w:rsidRDefault="00FD744C" w:rsidP="00FD744C">
      <w:pPr>
        <w:rPr>
          <w:ins w:id="232" w:author="Jason Kahn" w:date="2023-08-24T01:41:00Z"/>
          <w:lang w:eastAsia="ko-KR"/>
        </w:rPr>
      </w:pPr>
      <w:ins w:id="233" w:author="Jason Kahn" w:date="2023-08-24T01:41:00Z">
        <w:r w:rsidRPr="00FD744C">
          <w:t xml:space="preserve">Upon receiving a SIP 200 </w:t>
        </w:r>
        <w:r w:rsidRPr="00FD744C">
          <w:rPr>
            <w:lang w:eastAsia="ko-KR"/>
          </w:rPr>
          <w:t>(</w:t>
        </w:r>
        <w:r w:rsidRPr="00FD744C">
          <w:t>OK</w:t>
        </w:r>
        <w:r w:rsidRPr="00FD744C">
          <w:rPr>
            <w:lang w:eastAsia="ko-KR"/>
          </w:rPr>
          <w:t>)</w:t>
        </w:r>
        <w:r w:rsidRPr="00FD744C">
          <w:t xml:space="preserve"> response to the SIP BYE request, the </w:t>
        </w:r>
        <w:proofErr w:type="spellStart"/>
        <w:r w:rsidRPr="00FD744C">
          <w:t>MCData</w:t>
        </w:r>
        <w:proofErr w:type="spellEnd"/>
        <w:r w:rsidRPr="00FD744C">
          <w:t xml:space="preserve"> client shall </w:t>
        </w:r>
        <w:r w:rsidRPr="00FD744C">
          <w:rPr>
            <w:rFonts w:ascii="TimesNewRoman" w:hAnsi="TimesNewRoman" w:cs="TimesNewRoman"/>
            <w:lang w:val="en-US"/>
          </w:rPr>
          <w:t xml:space="preserve">release all media plane resources corresponding to the </w:t>
        </w:r>
        <w:proofErr w:type="spellStart"/>
        <w:r w:rsidRPr="00FD744C">
          <w:rPr>
            <w:rFonts w:ascii="TimesNewRoman" w:hAnsi="TimesNewRoman" w:cs="TimesNewRoman"/>
            <w:lang w:val="en-US"/>
          </w:rPr>
          <w:t>MCData</w:t>
        </w:r>
        <w:proofErr w:type="spellEnd"/>
        <w:r w:rsidRPr="00FD744C">
          <w:rPr>
            <w:rFonts w:ascii="TimesNewRoman" w:hAnsi="TimesNewRoman" w:cs="TimesNewRoman"/>
            <w:lang w:val="en-US"/>
          </w:rPr>
          <w:t xml:space="preserve"> communication being released.</w:t>
        </w:r>
      </w:ins>
    </w:p>
    <w:p w14:paraId="30D9BD42" w14:textId="77777777" w:rsidR="00FD744C" w:rsidRPr="00FD744C" w:rsidRDefault="00FD744C" w:rsidP="00FD744C">
      <w:pPr>
        <w:rPr>
          <w:ins w:id="234" w:author="Jason Kahn" w:date="2023-08-24T01:41:00Z"/>
          <w:lang w:eastAsia="en-US"/>
        </w:rPr>
      </w:pPr>
      <w:ins w:id="235" w:author="Jason Kahn" w:date="2023-08-24T01:41:00Z">
        <w:r w:rsidRPr="00FD744C">
          <w:t>[TS 24.282, clause 12.2.1.2]</w:t>
        </w:r>
      </w:ins>
    </w:p>
    <w:p w14:paraId="2C3E50F0" w14:textId="77777777" w:rsidR="00FD744C" w:rsidRPr="00FD744C" w:rsidRDefault="00FD744C" w:rsidP="00FD744C">
      <w:pPr>
        <w:rPr>
          <w:ins w:id="236" w:author="Jason Kahn" w:date="2023-08-24T01:41:00Z"/>
          <w:rFonts w:eastAsia="SimSun"/>
        </w:rPr>
      </w:pPr>
      <w:ins w:id="237" w:author="Jason Kahn" w:date="2023-08-24T01:41:00Z">
        <w:r w:rsidRPr="00FD744C">
          <w:rPr>
            <w:rFonts w:eastAsia="SimSun"/>
          </w:rPr>
          <w:t>Upon receipt of a:</w:t>
        </w:r>
      </w:ins>
    </w:p>
    <w:p w14:paraId="6DB3D75C" w14:textId="77777777" w:rsidR="00FD744C" w:rsidRPr="00FD744C" w:rsidRDefault="00FD744C" w:rsidP="00FD744C">
      <w:pPr>
        <w:pStyle w:val="B10"/>
        <w:rPr>
          <w:ins w:id="238" w:author="Jason Kahn" w:date="2023-08-24T01:41:00Z"/>
          <w:rFonts w:eastAsia="SimSun"/>
        </w:rPr>
      </w:pPr>
      <w:ins w:id="239" w:author="Jason Kahn" w:date="2023-08-24T01:41:00Z">
        <w:r w:rsidRPr="00FD744C">
          <w:rPr>
            <w:rFonts w:eastAsia="SimSun"/>
          </w:rPr>
          <w:t xml:space="preserve">"SIP MESSAGE request for SDS disposition notification for </w:t>
        </w:r>
        <w:r w:rsidRPr="00FD744C">
          <w:t xml:space="preserve">terminating </w:t>
        </w:r>
        <w:proofErr w:type="spellStart"/>
        <w:r w:rsidRPr="00FD744C">
          <w:t>MCData</w:t>
        </w:r>
        <w:proofErr w:type="spellEnd"/>
        <w:r w:rsidRPr="00FD744C">
          <w:t xml:space="preserve"> client</w:t>
        </w:r>
        <w:r w:rsidRPr="00FD744C">
          <w:rPr>
            <w:rFonts w:eastAsia="SimSun"/>
          </w:rPr>
          <w:t>"; or</w:t>
        </w:r>
      </w:ins>
    </w:p>
    <w:p w14:paraId="2759CBE6" w14:textId="77777777" w:rsidR="00FD744C" w:rsidRPr="00FD744C" w:rsidRDefault="00FD744C" w:rsidP="00FD744C">
      <w:pPr>
        <w:pStyle w:val="B10"/>
        <w:rPr>
          <w:ins w:id="240" w:author="Jason Kahn" w:date="2023-08-24T01:41:00Z"/>
          <w:rFonts w:eastAsia="SimSun"/>
        </w:rPr>
      </w:pPr>
      <w:ins w:id="241" w:author="Jason Kahn" w:date="2023-08-24T01:41:00Z">
        <w:r w:rsidRPr="00FD744C">
          <w:rPr>
            <w:rFonts w:eastAsia="SimSun"/>
          </w:rPr>
          <w:t xml:space="preserve">"SIP MESSAGE request for FD disposition notification for </w:t>
        </w:r>
        <w:r w:rsidRPr="00FD744C">
          <w:t xml:space="preserve">terminating </w:t>
        </w:r>
        <w:proofErr w:type="spellStart"/>
        <w:r w:rsidRPr="00FD744C">
          <w:t>MCData</w:t>
        </w:r>
        <w:proofErr w:type="spellEnd"/>
        <w:r w:rsidRPr="00FD744C">
          <w:t xml:space="preserve"> client</w:t>
        </w:r>
        <w:r w:rsidRPr="00FD744C">
          <w:rPr>
            <w:rFonts w:eastAsia="SimSun"/>
          </w:rPr>
          <w:t>";</w:t>
        </w:r>
      </w:ins>
    </w:p>
    <w:p w14:paraId="3AF00A8D" w14:textId="77777777" w:rsidR="00FD744C" w:rsidRPr="00FD744C" w:rsidRDefault="00FD744C" w:rsidP="00FD744C">
      <w:pPr>
        <w:rPr>
          <w:ins w:id="242" w:author="Jason Kahn" w:date="2023-08-24T01:41:00Z"/>
          <w:rFonts w:eastAsia="SimSun"/>
        </w:rPr>
      </w:pPr>
      <w:ins w:id="243" w:author="Jason Kahn" w:date="2023-08-24T01:41:00Z">
        <w:r w:rsidRPr="00FD744C">
          <w:rPr>
            <w:rFonts w:eastAsia="SimSun"/>
          </w:rPr>
          <w:t xml:space="preserve">the </w:t>
        </w:r>
        <w:proofErr w:type="spellStart"/>
        <w:r w:rsidRPr="00FD744C">
          <w:rPr>
            <w:rFonts w:eastAsia="SimSun"/>
          </w:rPr>
          <w:t>MCData</w:t>
        </w:r>
        <w:proofErr w:type="spellEnd"/>
        <w:r w:rsidRPr="00FD744C">
          <w:rPr>
            <w:rFonts w:eastAsia="SimSun"/>
          </w:rPr>
          <w:t xml:space="preserve"> client:</w:t>
        </w:r>
      </w:ins>
    </w:p>
    <w:p w14:paraId="25D18E74" w14:textId="77777777" w:rsidR="00FD744C" w:rsidRPr="00FD744C" w:rsidRDefault="00FD744C" w:rsidP="00FD744C">
      <w:pPr>
        <w:pStyle w:val="B10"/>
        <w:rPr>
          <w:ins w:id="244" w:author="Jason Kahn" w:date="2023-08-24T01:41:00Z"/>
          <w:rFonts w:eastAsia="SimSun"/>
        </w:rPr>
      </w:pPr>
      <w:ins w:id="245" w:author="Jason Kahn" w:date="2023-08-24T01:41:00Z">
        <w:r w:rsidRPr="00FD744C">
          <w:rPr>
            <w:rFonts w:eastAsia="SimSun"/>
          </w:rPr>
          <w:t>1)</w:t>
        </w:r>
        <w:r w:rsidRPr="00FD744C">
          <w:rPr>
            <w:rFonts w:eastAsia="SimSun"/>
          </w:rPr>
          <w:tab/>
          <w:t>shall decode the contents of the application/vnd.3gpp.mcdata-signalling MIME body; and</w:t>
        </w:r>
      </w:ins>
    </w:p>
    <w:p w14:paraId="7352B9B3" w14:textId="77777777" w:rsidR="00FD744C" w:rsidRPr="00FD744C" w:rsidRDefault="00FD744C" w:rsidP="00FD744C">
      <w:pPr>
        <w:pStyle w:val="B10"/>
        <w:rPr>
          <w:ins w:id="246" w:author="Jason Kahn" w:date="2023-08-24T01:41:00Z"/>
          <w:rFonts w:eastAsia="SimSun"/>
        </w:rPr>
      </w:pPr>
      <w:ins w:id="247" w:author="Jason Kahn" w:date="2023-08-24T01:41:00Z">
        <w:r w:rsidRPr="00FD744C">
          <w:rPr>
            <w:rFonts w:eastAsia="SimSun"/>
          </w:rPr>
          <w:t>2)</w:t>
        </w:r>
        <w:r w:rsidRPr="00FD744C">
          <w:rPr>
            <w:rFonts w:eastAsia="SimSun"/>
          </w:rPr>
          <w:tab/>
          <w:t>shall deliver the notification to the user or application.</w:t>
        </w:r>
      </w:ins>
    </w:p>
    <w:p w14:paraId="47AB05C2" w14:textId="77777777" w:rsidR="00FD744C" w:rsidRPr="00FD744C" w:rsidRDefault="00FD744C" w:rsidP="00FD744C">
      <w:pPr>
        <w:rPr>
          <w:ins w:id="248" w:author="Jason Kahn" w:date="2023-08-24T01:41:00Z"/>
        </w:rPr>
      </w:pPr>
      <w:ins w:id="249" w:author="Jason Kahn" w:date="2023-08-24T01:41:00Z">
        <w:r w:rsidRPr="00FD744C">
          <w:t>[TS 24.582, clause 6.1.1.2.1]</w:t>
        </w:r>
      </w:ins>
    </w:p>
    <w:p w14:paraId="0708B587" w14:textId="77777777" w:rsidR="00FD744C" w:rsidRPr="00FD744C" w:rsidRDefault="00FD744C" w:rsidP="00FD744C">
      <w:pPr>
        <w:rPr>
          <w:ins w:id="250" w:author="Jason Kahn" w:date="2023-08-24T01:41:00Z"/>
        </w:rPr>
      </w:pPr>
      <w:ins w:id="251" w:author="Jason Kahn" w:date="2023-08-24T01:41:00Z">
        <w:r w:rsidRPr="00FD744C">
          <w:t xml:space="preserve">Upon receiving an indication to establish MSRP connection for standalone SDS using media plane as the originating client, the </w:t>
        </w:r>
        <w:proofErr w:type="spellStart"/>
        <w:r w:rsidRPr="00FD744C">
          <w:t>MCData</w:t>
        </w:r>
        <w:proofErr w:type="spellEnd"/>
        <w:r w:rsidRPr="00FD744C">
          <w:t xml:space="preserve"> client:</w:t>
        </w:r>
      </w:ins>
    </w:p>
    <w:p w14:paraId="7428AB8B" w14:textId="77777777" w:rsidR="00FD744C" w:rsidRPr="00FD744C" w:rsidRDefault="00FD744C" w:rsidP="00FD744C">
      <w:pPr>
        <w:pStyle w:val="B10"/>
        <w:rPr>
          <w:ins w:id="252" w:author="Jason Kahn" w:date="2023-08-24T01:41:00Z"/>
        </w:rPr>
      </w:pPr>
      <w:ins w:id="253" w:author="Jason Kahn" w:date="2023-08-24T01:41:00Z">
        <w:r w:rsidRPr="00FD744C">
          <w:t>1.</w:t>
        </w:r>
        <w:r w:rsidRPr="00FD744C">
          <w:tab/>
          <w:t>shall act as an MSRP client according to IETF RFC 6135 [12];</w:t>
        </w:r>
      </w:ins>
    </w:p>
    <w:p w14:paraId="5749F9D7" w14:textId="77777777" w:rsidR="00FD744C" w:rsidRPr="00FD744C" w:rsidRDefault="00FD744C" w:rsidP="00FD744C">
      <w:pPr>
        <w:pStyle w:val="B10"/>
        <w:rPr>
          <w:ins w:id="254" w:author="Jason Kahn" w:date="2023-08-24T01:41:00Z"/>
        </w:rPr>
      </w:pPr>
      <w:ins w:id="255" w:author="Jason Kahn" w:date="2023-08-24T01:41:00Z">
        <w:r w:rsidRPr="00FD744C">
          <w:t>2.</w:t>
        </w:r>
        <w:r w:rsidRPr="00FD744C">
          <w:tab/>
          <w:t>shall act according to IETF RFC 6135 [12], as:</w:t>
        </w:r>
      </w:ins>
    </w:p>
    <w:p w14:paraId="4C02A12B" w14:textId="77777777" w:rsidR="00FD744C" w:rsidRPr="00FD744C" w:rsidRDefault="00FD744C" w:rsidP="00FD744C">
      <w:pPr>
        <w:pStyle w:val="B2"/>
        <w:rPr>
          <w:ins w:id="256" w:author="Jason Kahn" w:date="2023-08-24T01:41:00Z"/>
        </w:rPr>
      </w:pPr>
      <w:ins w:id="257" w:author="Jason Kahn" w:date="2023-08-24T01:41:00Z">
        <w:r w:rsidRPr="00FD744C">
          <w:t>a.</w:t>
        </w:r>
        <w:r w:rsidRPr="00FD744C">
          <w:tab/>
          <w:t>an "active" endpoint, if a=setup attribute in the received SDP answer is set to "passive"; and</w:t>
        </w:r>
      </w:ins>
    </w:p>
    <w:p w14:paraId="1BEDD653" w14:textId="77777777" w:rsidR="00FD744C" w:rsidRPr="00FD744C" w:rsidRDefault="00FD744C" w:rsidP="00FD744C">
      <w:pPr>
        <w:pStyle w:val="B2"/>
        <w:rPr>
          <w:ins w:id="258" w:author="Jason Kahn" w:date="2023-08-24T01:41:00Z"/>
        </w:rPr>
      </w:pPr>
      <w:ins w:id="259" w:author="Jason Kahn" w:date="2023-08-24T01:41:00Z">
        <w:r w:rsidRPr="00FD744C">
          <w:t>b.</w:t>
        </w:r>
        <w:r w:rsidRPr="00FD744C">
          <w:tab/>
          <w:t>an "passive" endpoint, if a=setup attribute in the received SDP answer is set to "active";</w:t>
        </w:r>
      </w:ins>
    </w:p>
    <w:p w14:paraId="0E43F09E" w14:textId="77777777" w:rsidR="00FD744C" w:rsidRPr="00FD744C" w:rsidRDefault="00FD744C" w:rsidP="00FD744C">
      <w:pPr>
        <w:pStyle w:val="B10"/>
        <w:rPr>
          <w:ins w:id="260" w:author="Jason Kahn" w:date="2023-08-24T01:41:00Z"/>
        </w:rPr>
      </w:pPr>
      <w:ins w:id="261" w:author="Jason Kahn" w:date="2023-08-24T01:41:00Z">
        <w:r w:rsidRPr="00FD744C">
          <w:t>3.</w:t>
        </w:r>
        <w:r w:rsidRPr="00FD744C">
          <w:tab/>
          <w:t>shall establish the MSRP connection according to the MSRP connection parameters in the SDP answer received in the SIP 200 (OK) response according to IETF RFC 4975 [11]; and</w:t>
        </w:r>
      </w:ins>
    </w:p>
    <w:p w14:paraId="5F72954B" w14:textId="77777777" w:rsidR="00FD744C" w:rsidRPr="00FD744C" w:rsidRDefault="00FD744C" w:rsidP="00FD744C">
      <w:pPr>
        <w:pStyle w:val="B10"/>
        <w:rPr>
          <w:ins w:id="262" w:author="Jason Kahn" w:date="2023-08-24T01:41:00Z"/>
        </w:rPr>
      </w:pPr>
      <w:ins w:id="263" w:author="Jason Kahn" w:date="2023-08-24T01:41:00Z">
        <w:r w:rsidRPr="00FD744C">
          <w:t>4.</w:t>
        </w:r>
        <w:r w:rsidRPr="00FD744C">
          <w:tab/>
          <w:t>if acting as an "active" endpoint, shall send an empty MSRP SEND request to bind the MSRP connection to the MSRP session from the perspective of the passive endpoint according to the rules and procedures of IETF RFC 4975 [11] and IETF RFC 6135 [12].</w:t>
        </w:r>
      </w:ins>
    </w:p>
    <w:p w14:paraId="49D64B6B" w14:textId="77777777" w:rsidR="00FD744C" w:rsidRPr="00FD744C" w:rsidRDefault="00FD744C" w:rsidP="00FD744C">
      <w:pPr>
        <w:rPr>
          <w:ins w:id="264" w:author="Jason Kahn" w:date="2023-08-24T01:41:00Z"/>
          <w:rFonts w:ascii="TimesNewRoman" w:eastAsia="Calibri" w:hAnsi="TimesNewRoman" w:cs="TimesNewRoman"/>
          <w:lang w:val="en-US"/>
        </w:rPr>
      </w:pPr>
      <w:ins w:id="265" w:author="Jason Kahn" w:date="2023-08-24T01:41:00Z">
        <w:r w:rsidRPr="00FD744C">
          <w:rPr>
            <w:rFonts w:ascii="TimesNewRoman" w:eastAsia="Calibri" w:hAnsi="TimesNewRoman" w:cs="TimesNewRoman"/>
            <w:lang w:val="en-US"/>
          </w:rPr>
          <w:t xml:space="preserve">On receiving MSRP 200 (OK) response to the first MSRP SEND request, the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client:</w:t>
        </w:r>
      </w:ins>
    </w:p>
    <w:p w14:paraId="3D18144C" w14:textId="77777777" w:rsidR="00FD744C" w:rsidRPr="00FD744C" w:rsidRDefault="00FD744C" w:rsidP="00FD744C">
      <w:pPr>
        <w:pStyle w:val="B10"/>
        <w:rPr>
          <w:ins w:id="266" w:author="Jason Kahn" w:date="2023-08-24T01:41:00Z"/>
          <w:rFonts w:eastAsia="Calibri"/>
          <w:lang w:val="en-US"/>
        </w:rPr>
      </w:pPr>
      <w:ins w:id="267" w:author="Jason Kahn" w:date="2023-08-24T01:41:00Z">
        <w:r w:rsidRPr="00FD744C">
          <w:rPr>
            <w:rFonts w:eastAsia="Calibri"/>
            <w:lang w:val="en-US"/>
          </w:rPr>
          <w:lastRenderedPageBreak/>
          <w:t>1.</w:t>
        </w:r>
        <w:r w:rsidRPr="00FD744C">
          <w:rPr>
            <w:rFonts w:eastAsia="Calibri"/>
            <w:lang w:val="en-US"/>
          </w:rPr>
          <w:tab/>
          <w:t xml:space="preserve">shall generate a SDS SIGNALLING PAYLOAD as specified in </w:t>
        </w:r>
        <w:proofErr w:type="spellStart"/>
        <w:r w:rsidRPr="00FD744C">
          <w:rPr>
            <w:rFonts w:eastAsia="Calibri"/>
            <w:lang w:val="en-US"/>
          </w:rPr>
          <w:t>subclause</w:t>
        </w:r>
        <w:proofErr w:type="spellEnd"/>
        <w:r w:rsidRPr="00FD744C">
          <w:rPr>
            <w:rFonts w:eastAsia="Calibri"/>
            <w:lang w:val="en-US"/>
          </w:rPr>
          <w:t> 6.1.1.2.2;</w:t>
        </w:r>
      </w:ins>
    </w:p>
    <w:p w14:paraId="5FCF8BF0" w14:textId="77777777" w:rsidR="00FD744C" w:rsidRPr="00FD744C" w:rsidRDefault="00FD744C" w:rsidP="00FD744C">
      <w:pPr>
        <w:pStyle w:val="B10"/>
        <w:rPr>
          <w:ins w:id="268" w:author="Jason Kahn" w:date="2023-08-24T01:41:00Z"/>
          <w:rFonts w:eastAsia="Calibri"/>
          <w:lang w:val="en-US"/>
        </w:rPr>
      </w:pPr>
      <w:ins w:id="269" w:author="Jason Kahn" w:date="2023-08-24T01:41:00Z">
        <w:r w:rsidRPr="00FD744C">
          <w:rPr>
            <w:rFonts w:eastAsia="Calibri"/>
            <w:lang w:val="en-US"/>
          </w:rPr>
          <w:t>2.</w:t>
        </w:r>
        <w:r w:rsidRPr="00FD744C">
          <w:rPr>
            <w:rFonts w:eastAsia="Calibri"/>
            <w:lang w:val="en-US"/>
          </w:rPr>
          <w:tab/>
          <w:t xml:space="preserve">shall generate a SDS DATA PAYLOAD as specified in </w:t>
        </w:r>
        <w:proofErr w:type="spellStart"/>
        <w:r w:rsidRPr="00FD744C">
          <w:rPr>
            <w:rFonts w:eastAsia="Calibri"/>
            <w:lang w:val="en-US"/>
          </w:rPr>
          <w:t>subclause</w:t>
        </w:r>
        <w:proofErr w:type="spellEnd"/>
        <w:r w:rsidRPr="00FD744C">
          <w:rPr>
            <w:rFonts w:eastAsia="Calibri"/>
            <w:lang w:val="en-US"/>
          </w:rPr>
          <w:t> 6.1.1.2.3;</w:t>
        </w:r>
      </w:ins>
    </w:p>
    <w:p w14:paraId="38385858" w14:textId="77777777" w:rsidR="00FD744C" w:rsidRPr="00FD744C" w:rsidRDefault="00FD744C" w:rsidP="00FD744C">
      <w:pPr>
        <w:pStyle w:val="B10"/>
        <w:rPr>
          <w:ins w:id="270" w:author="Jason Kahn" w:date="2023-08-24T01:41:00Z"/>
          <w:rFonts w:eastAsia="Calibri"/>
          <w:lang w:val="en-US"/>
        </w:rPr>
      </w:pPr>
      <w:ins w:id="271" w:author="Jason Kahn" w:date="2023-08-24T01:41:00Z">
        <w:r w:rsidRPr="00FD744C">
          <w:rPr>
            <w:rFonts w:eastAsia="Calibri"/>
            <w:lang w:val="en-US"/>
          </w:rPr>
          <w:t>3.</w:t>
        </w:r>
        <w:r w:rsidRPr="00FD744C">
          <w:rPr>
            <w:rFonts w:eastAsia="Calibri"/>
            <w:lang w:val="en-US"/>
          </w:rPr>
          <w:tab/>
          <w:t xml:space="preserve">shall include the SDS SIGNALLING PAYLOAD and SDS DATA PAYLOAD in an MSRP SEND request as specified in </w:t>
        </w:r>
        <w:proofErr w:type="spellStart"/>
        <w:r w:rsidRPr="00FD744C">
          <w:rPr>
            <w:rFonts w:eastAsia="Calibri"/>
            <w:lang w:val="en-US"/>
          </w:rPr>
          <w:t>subclause</w:t>
        </w:r>
        <w:proofErr w:type="spellEnd"/>
        <w:r w:rsidRPr="00FD744C">
          <w:rPr>
            <w:rFonts w:eastAsia="Calibri"/>
            <w:lang w:val="en-US"/>
          </w:rPr>
          <w:t> 6.1.1.2.4; and</w:t>
        </w:r>
      </w:ins>
    </w:p>
    <w:p w14:paraId="64A1FFDC" w14:textId="77777777" w:rsidR="00FD744C" w:rsidRPr="00FD744C" w:rsidRDefault="00FD744C" w:rsidP="00FD744C">
      <w:pPr>
        <w:pStyle w:val="B10"/>
        <w:rPr>
          <w:ins w:id="272" w:author="Jason Kahn" w:date="2023-08-24T01:41:00Z"/>
          <w:rFonts w:eastAsia="Calibri"/>
          <w:lang w:val="en-US"/>
        </w:rPr>
      </w:pPr>
      <w:ins w:id="273" w:author="Jason Kahn" w:date="2023-08-24T01:41:00Z">
        <w:r w:rsidRPr="00FD744C">
          <w:rPr>
            <w:rFonts w:eastAsia="Calibri"/>
            <w:lang w:val="en-US"/>
          </w:rPr>
          <w:t>4.</w:t>
        </w:r>
        <w:r w:rsidRPr="00FD744C">
          <w:rPr>
            <w:rFonts w:eastAsia="Calibri"/>
            <w:lang w:val="en-US"/>
          </w:rPr>
          <w:tab/>
          <w:t>shall send the MSRP SEND request on the established MSRP connection.</w:t>
        </w:r>
      </w:ins>
    </w:p>
    <w:p w14:paraId="35E1773C" w14:textId="77777777" w:rsidR="00FD744C" w:rsidRPr="00FD744C" w:rsidRDefault="00FD744C" w:rsidP="00FD744C">
      <w:pPr>
        <w:rPr>
          <w:ins w:id="274" w:author="Jason Kahn" w:date="2023-08-24T01:41:00Z"/>
          <w:lang w:val="en-US"/>
        </w:rPr>
      </w:pPr>
      <w:ins w:id="275" w:author="Jason Kahn" w:date="2023-08-24T01:41:00Z">
        <w:r w:rsidRPr="00FD744C">
          <w:rPr>
            <w:lang w:val="en-US"/>
          </w:rPr>
          <w:t xml:space="preserve">If MSRP chunking is not used then on receipt of a 200 (OK) response, the </w:t>
        </w:r>
        <w:proofErr w:type="spellStart"/>
        <w:r w:rsidRPr="00FD744C">
          <w:rPr>
            <w:lang w:val="en-US"/>
          </w:rPr>
          <w:t>MCData</w:t>
        </w:r>
        <w:proofErr w:type="spellEnd"/>
        <w:r w:rsidRPr="00FD744C">
          <w:rPr>
            <w:lang w:val="en-US"/>
          </w:rPr>
          <w:t xml:space="preserve"> client shall terminate the SIP session as specified in 3GPP TS 24.282 [8].</w:t>
        </w:r>
      </w:ins>
    </w:p>
    <w:p w14:paraId="25A80A3F" w14:textId="77777777" w:rsidR="00FD744C" w:rsidRPr="00FD744C" w:rsidRDefault="00FD744C" w:rsidP="00FD744C">
      <w:pPr>
        <w:rPr>
          <w:ins w:id="276" w:author="Jason Kahn" w:date="2023-08-24T01:41:00Z"/>
          <w:lang w:val="en-US"/>
        </w:rPr>
      </w:pPr>
      <w:ins w:id="277" w:author="Jason Kahn" w:date="2023-08-24T01:41:00Z">
        <w:r w:rsidRPr="00FD744C">
          <w:rPr>
            <w:lang w:val="en-US"/>
          </w:rPr>
          <w:t xml:space="preserve">If MSRP chunking is used, the </w:t>
        </w:r>
        <w:proofErr w:type="spellStart"/>
        <w:r w:rsidRPr="00FD744C">
          <w:rPr>
            <w:lang w:val="en-US"/>
          </w:rPr>
          <w:t>MCData</w:t>
        </w:r>
        <w:proofErr w:type="spellEnd"/>
        <w:r w:rsidRPr="00FD744C">
          <w:rPr>
            <w:lang w:val="en-US"/>
          </w:rPr>
          <w:t xml:space="preserve"> client:</w:t>
        </w:r>
      </w:ins>
    </w:p>
    <w:p w14:paraId="3A9DD75F" w14:textId="77777777" w:rsidR="00FD744C" w:rsidRPr="00FD744C" w:rsidRDefault="00FD744C" w:rsidP="00FD744C">
      <w:pPr>
        <w:pStyle w:val="B10"/>
        <w:rPr>
          <w:ins w:id="278" w:author="Jason Kahn" w:date="2023-08-24T01:41:00Z"/>
          <w:lang w:val="en-US"/>
        </w:rPr>
      </w:pPr>
      <w:ins w:id="279" w:author="Jason Kahn" w:date="2023-08-24T01:41:00Z">
        <w:r w:rsidRPr="00FD744C">
          <w:rPr>
            <w:lang w:val="en-US"/>
          </w:rPr>
          <w:t>1.</w:t>
        </w:r>
        <w:r w:rsidRPr="00FD744C">
          <w:rPr>
            <w:lang w:val="en-US"/>
          </w:rPr>
          <w:tab/>
          <w:t>shall send further MSRP SEND requests as necessary;</w:t>
        </w:r>
      </w:ins>
    </w:p>
    <w:p w14:paraId="545C3219" w14:textId="77777777" w:rsidR="00FD744C" w:rsidRPr="00FD744C" w:rsidRDefault="00FD744C" w:rsidP="00FD744C">
      <w:pPr>
        <w:pStyle w:val="B10"/>
        <w:rPr>
          <w:ins w:id="280" w:author="Jason Kahn" w:date="2023-08-24T01:41:00Z"/>
          <w:lang w:val="en-US"/>
        </w:rPr>
      </w:pPr>
      <w:ins w:id="281" w:author="Jason Kahn" w:date="2023-08-24T01:41:00Z">
        <w:r w:rsidRPr="00FD744C">
          <w:rPr>
            <w:lang w:val="en-US"/>
          </w:rPr>
          <w:t>2.</w:t>
        </w:r>
        <w:r w:rsidRPr="00FD744C">
          <w:rPr>
            <w:lang w:val="en-US"/>
          </w:rPr>
          <w:tab/>
          <w:t>shall wait for a 200 (OK) response to each MSRP SEND request sent; and</w:t>
        </w:r>
      </w:ins>
    </w:p>
    <w:p w14:paraId="6FFADA12" w14:textId="77777777" w:rsidR="00FD744C" w:rsidRPr="00FD744C" w:rsidRDefault="00FD744C" w:rsidP="00FD744C">
      <w:pPr>
        <w:pStyle w:val="B10"/>
        <w:rPr>
          <w:ins w:id="282" w:author="Jason Kahn" w:date="2023-08-24T01:41:00Z"/>
          <w:lang w:val="en-US"/>
        </w:rPr>
      </w:pPr>
      <w:ins w:id="283" w:author="Jason Kahn" w:date="2023-08-24T01:41:00Z">
        <w:r w:rsidRPr="00FD744C">
          <w:rPr>
            <w:lang w:val="en-US"/>
          </w:rPr>
          <w:t>3.</w:t>
        </w:r>
        <w:r w:rsidRPr="00FD744C">
          <w:rPr>
            <w:lang w:val="en-US"/>
          </w:rPr>
          <w:tab/>
          <w:t>on receipt of the last 200 (OK) response shall terminate the SIP session as specified in 3GPP TS 24.282 [8].</w:t>
        </w:r>
      </w:ins>
    </w:p>
    <w:p w14:paraId="058CE173" w14:textId="77777777" w:rsidR="00FD744C" w:rsidRPr="00FD744C" w:rsidRDefault="00FD744C" w:rsidP="00FD744C">
      <w:pPr>
        <w:rPr>
          <w:ins w:id="284" w:author="Jason Kahn" w:date="2023-08-24T01:41:00Z"/>
          <w:rFonts w:ascii="TimesNewRoman" w:eastAsia="Calibri" w:hAnsi="TimesNewRoman" w:cs="TimesNewRoman"/>
          <w:lang w:val="en-US"/>
        </w:rPr>
      </w:pPr>
      <w:ins w:id="285" w:author="Jason Kahn" w:date="2023-08-24T01:41:00Z">
        <w:r w:rsidRPr="00FD744C">
          <w:rPr>
            <w:rFonts w:ascii="TimesNewRoman" w:eastAsia="Calibri" w:hAnsi="TimesNewRoman" w:cs="TimesNewRoman"/>
            <w:lang w:val="en-US"/>
          </w:rPr>
          <w:t xml:space="preserve">On receiving a non-200 MSRP response to the MSRP SEND request the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client shall </w:t>
        </w:r>
        <w:r w:rsidRPr="00FD744C">
          <w:t xml:space="preserve">handle the error as specified in IETF RFC 4975 [11]. </w:t>
        </w:r>
        <w:r w:rsidRPr="00FD744C">
          <w:rPr>
            <w:rFonts w:ascii="TimesNewRoman" w:eastAsia="Calibri" w:hAnsi="TimesNewRoman" w:cs="TimesNewRoman"/>
            <w:lang w:val="en-US"/>
          </w:rPr>
          <w:t xml:space="preserve">To terminate the MSRP session, the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client:</w:t>
        </w:r>
      </w:ins>
    </w:p>
    <w:p w14:paraId="08B1A477" w14:textId="77777777" w:rsidR="00FD744C" w:rsidRPr="00FD744C" w:rsidRDefault="00FD744C" w:rsidP="00FD744C">
      <w:pPr>
        <w:pStyle w:val="B10"/>
        <w:rPr>
          <w:ins w:id="286" w:author="Jason Kahn" w:date="2023-08-24T01:41:00Z"/>
          <w:rFonts w:ascii="TimesNewRoman" w:eastAsia="Calibri" w:hAnsi="TimesNewRoman" w:cs="TimesNewRoman"/>
          <w:lang w:val="en-US"/>
        </w:rPr>
      </w:pPr>
      <w:ins w:id="287" w:author="Jason Kahn" w:date="2023-08-24T01:41:00Z">
        <w:r w:rsidRPr="00FD744C">
          <w:rPr>
            <w:rFonts w:ascii="TimesNewRoman" w:eastAsia="Calibri" w:hAnsi="TimesNewRoman" w:cs="TimesNewRoman"/>
            <w:lang w:val="en-US"/>
          </w:rPr>
          <w:t>1.</w:t>
        </w:r>
        <w:r w:rsidRPr="00FD744C">
          <w:rPr>
            <w:rFonts w:ascii="TimesNewRoman" w:eastAsia="Calibri" w:hAnsi="TimesNewRoman" w:cs="TimesNewRoman"/>
            <w:lang w:val="en-US"/>
          </w:rPr>
          <w:tab/>
          <w:t>if there are further MSRP chunks to send, shall abort transmission of these further MSRP chunks;</w:t>
        </w:r>
      </w:ins>
    </w:p>
    <w:p w14:paraId="21FF18BD" w14:textId="77777777" w:rsidR="00FD744C" w:rsidRPr="00FD744C" w:rsidRDefault="00FD744C" w:rsidP="00FD744C">
      <w:pPr>
        <w:pStyle w:val="B10"/>
        <w:rPr>
          <w:ins w:id="288" w:author="Jason Kahn" w:date="2023-08-24T01:41:00Z"/>
        </w:rPr>
      </w:pPr>
      <w:ins w:id="289" w:author="Jason Kahn" w:date="2023-08-24T01:41:00Z">
        <w:r w:rsidRPr="00FD744C">
          <w:rPr>
            <w:rFonts w:ascii="TimesNewRoman" w:eastAsia="Calibri" w:hAnsi="TimesNewRoman" w:cs="TimesNewRoman"/>
            <w:lang w:val="en-US"/>
          </w:rPr>
          <w:t>2.</w:t>
        </w:r>
        <w:r w:rsidRPr="00FD744C">
          <w:rPr>
            <w:rFonts w:ascii="TimesNewRoman" w:eastAsia="Calibri" w:hAnsi="TimesNewRoman" w:cs="TimesNewRoman"/>
            <w:lang w:val="en-US"/>
          </w:rPr>
          <w:tab/>
          <w:t xml:space="preserve">shall indicate to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user </w:t>
        </w:r>
        <w:r w:rsidRPr="00FD744C">
          <w:t>that the SDS message could not be sent; and</w:t>
        </w:r>
      </w:ins>
    </w:p>
    <w:p w14:paraId="5264C447" w14:textId="77777777" w:rsidR="00FD744C" w:rsidRPr="00FD744C" w:rsidRDefault="00FD744C" w:rsidP="00FD744C">
      <w:pPr>
        <w:pStyle w:val="B10"/>
        <w:rPr>
          <w:ins w:id="290" w:author="Jason Kahn" w:date="2023-08-24T01:41:00Z"/>
          <w:rFonts w:ascii="TimesNewRoman" w:eastAsia="Calibri" w:hAnsi="TimesNewRoman" w:cs="TimesNewRoman"/>
          <w:lang w:val="en-US"/>
        </w:rPr>
      </w:pPr>
      <w:ins w:id="291" w:author="Jason Kahn" w:date="2023-08-24T01:41:00Z">
        <w:r w:rsidRPr="00FD744C">
          <w:rPr>
            <w:rFonts w:ascii="TimesNewRoman" w:eastAsia="Calibri" w:hAnsi="TimesNewRoman" w:cs="TimesNewRoman"/>
          </w:rPr>
          <w:t>3.</w:t>
        </w:r>
        <w:r w:rsidRPr="00FD744C">
          <w:rPr>
            <w:rFonts w:ascii="TimesNewRoman" w:eastAsia="Calibri" w:hAnsi="TimesNewRoman" w:cs="TimesNewRoman"/>
          </w:rPr>
          <w:tab/>
          <w:t>shall terminate the SIP session</w:t>
        </w:r>
        <w:r w:rsidRPr="00FD744C">
          <w:rPr>
            <w:lang w:val="en-US"/>
          </w:rPr>
          <w:t xml:space="preserve"> as specified in 3GPP TS 24.282 [8].</w:t>
        </w:r>
      </w:ins>
    </w:p>
    <w:p w14:paraId="7ECACBC7" w14:textId="77777777" w:rsidR="00FD744C" w:rsidRPr="00FD744C" w:rsidRDefault="00FD744C" w:rsidP="00FD744C">
      <w:pPr>
        <w:rPr>
          <w:ins w:id="292" w:author="Jason Kahn" w:date="2023-08-24T01:41:00Z"/>
          <w:rFonts w:ascii="TimesNewRoman" w:eastAsia="Calibri" w:hAnsi="TimesNewRoman" w:cs="TimesNewRoman"/>
          <w:lang w:val="en-US"/>
        </w:rPr>
      </w:pPr>
      <w:ins w:id="293" w:author="Jason Kahn" w:date="2023-08-24T01:41:00Z">
        <w:r w:rsidRPr="00FD744C">
          <w:rPr>
            <w:rFonts w:ascii="TimesNewRoman" w:eastAsia="Calibri" w:hAnsi="TimesNewRoman" w:cs="TimesNewRoman"/>
            <w:lang w:val="en-US"/>
          </w:rPr>
          <w:t xml:space="preserve">On receiving an indication to terminate the session from the </w:t>
        </w:r>
        <w:proofErr w:type="spellStart"/>
        <w:r w:rsidRPr="00FD744C">
          <w:rPr>
            <w:rFonts w:ascii="TimesNewRoman" w:eastAsia="Calibri" w:hAnsi="TimesNewRoman" w:cs="TimesNewRoman"/>
            <w:lang w:val="en-US"/>
          </w:rPr>
          <w:t>signalling</w:t>
        </w:r>
        <w:proofErr w:type="spellEnd"/>
        <w:r w:rsidRPr="00FD744C">
          <w:rPr>
            <w:rFonts w:ascii="TimesNewRoman" w:eastAsia="Calibri" w:hAnsi="TimesNewRoman" w:cs="TimesNewRoman"/>
            <w:lang w:val="en-US"/>
          </w:rPr>
          <w:t xml:space="preserve"> plane, the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client:</w:t>
        </w:r>
      </w:ins>
    </w:p>
    <w:p w14:paraId="44F89864" w14:textId="77777777" w:rsidR="00FD744C" w:rsidRPr="00FD744C" w:rsidRDefault="00FD744C" w:rsidP="00FD744C">
      <w:pPr>
        <w:pStyle w:val="B10"/>
        <w:rPr>
          <w:ins w:id="294" w:author="Jason Kahn" w:date="2023-08-24T01:41:00Z"/>
        </w:rPr>
      </w:pPr>
      <w:ins w:id="295" w:author="Jason Kahn" w:date="2023-08-24T01:41:00Z">
        <w:r w:rsidRPr="00FD744C">
          <w:rPr>
            <w:rFonts w:ascii="TimesNewRoman" w:eastAsia="Calibri" w:hAnsi="TimesNewRoman" w:cs="TimesNewRoman"/>
            <w:lang w:val="en-US"/>
          </w:rPr>
          <w:t>1.</w:t>
        </w:r>
        <w:r w:rsidRPr="00FD744C">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FD744C">
          <w:rPr>
            <w:rFonts w:ascii="TimesNewRoman" w:eastAsia="Calibri" w:hAnsi="TimesNewRoman" w:cs="TimesNewRoman"/>
            <w:lang w:val="en-US"/>
          </w:rPr>
          <w:t>MCData</w:t>
        </w:r>
        <w:proofErr w:type="spellEnd"/>
        <w:r w:rsidRPr="00FD744C">
          <w:rPr>
            <w:rFonts w:ascii="TimesNewRoman" w:eastAsia="Calibri" w:hAnsi="TimesNewRoman" w:cs="TimesNewRoman"/>
            <w:lang w:val="en-US"/>
          </w:rPr>
          <w:t xml:space="preserve"> user </w:t>
        </w:r>
        <w:r w:rsidRPr="00FD744C">
          <w:t>that the SDS message could not be sent.</w:t>
        </w:r>
      </w:ins>
    </w:p>
    <w:p w14:paraId="0FFAFAFD" w14:textId="77777777" w:rsidR="00FD744C" w:rsidRPr="00FD744C" w:rsidRDefault="00FD744C" w:rsidP="00FD744C">
      <w:pPr>
        <w:rPr>
          <w:ins w:id="296" w:author="Jason Kahn" w:date="2023-08-24T01:41:00Z"/>
        </w:rPr>
      </w:pPr>
      <w:ins w:id="297" w:author="Jason Kahn" w:date="2023-08-24T01:41:00Z">
        <w:r w:rsidRPr="00FD744C">
          <w:t>[TS 24.582, clause 6.1.1.2.2]</w:t>
        </w:r>
      </w:ins>
    </w:p>
    <w:p w14:paraId="2A7B7A67" w14:textId="77777777" w:rsidR="00FD744C" w:rsidRPr="00FD744C" w:rsidRDefault="00FD744C" w:rsidP="00FD744C">
      <w:pPr>
        <w:rPr>
          <w:ins w:id="298" w:author="Jason Kahn" w:date="2023-08-24T01:41:00Z"/>
          <w:noProof/>
        </w:rPr>
      </w:pPr>
      <w:ins w:id="299" w:author="Jason Kahn" w:date="2023-08-24T01:41:00Z">
        <w:r w:rsidRPr="00FD744C">
          <w:rPr>
            <w:noProof/>
          </w:rPr>
          <w:t>In order to generate an SDS signalling payload, the MCData client:</w:t>
        </w:r>
      </w:ins>
    </w:p>
    <w:p w14:paraId="5E1387A0" w14:textId="77777777" w:rsidR="00FD744C" w:rsidRPr="00FD744C" w:rsidRDefault="00FD744C" w:rsidP="00FD744C">
      <w:pPr>
        <w:pStyle w:val="B10"/>
        <w:rPr>
          <w:ins w:id="300" w:author="Jason Kahn" w:date="2023-08-24T01:41:00Z"/>
        </w:rPr>
      </w:pPr>
      <w:ins w:id="301" w:author="Jason Kahn" w:date="2023-08-24T01:41:00Z">
        <w:r w:rsidRPr="00FD744C">
          <w:rPr>
            <w:noProof/>
          </w:rPr>
          <w:t>1.</w:t>
        </w:r>
        <w:r w:rsidRPr="00FD744C">
          <w:rPr>
            <w:noProof/>
          </w:rPr>
          <w:tab/>
          <w:t xml:space="preserve">shall generate an SDS SIGNALLING PAYLOAD message as specified in </w:t>
        </w:r>
        <w:r w:rsidRPr="00FD744C">
          <w:t>3GPP TS 24.282 [8]; and</w:t>
        </w:r>
      </w:ins>
    </w:p>
    <w:p w14:paraId="2E46E688" w14:textId="77777777" w:rsidR="00FD744C" w:rsidRPr="00FD744C" w:rsidRDefault="00FD744C" w:rsidP="00FD744C">
      <w:pPr>
        <w:pStyle w:val="B10"/>
        <w:rPr>
          <w:ins w:id="302" w:author="Jason Kahn" w:date="2023-08-24T01:41:00Z"/>
          <w:noProof/>
        </w:rPr>
      </w:pPr>
      <w:ins w:id="303" w:author="Jason Kahn" w:date="2023-08-24T01:41:00Z">
        <w:r w:rsidRPr="00FD744C">
          <w:rPr>
            <w:noProof/>
          </w:rPr>
          <w:t>2.</w:t>
        </w:r>
        <w:r w:rsidRPr="00FD744C">
          <w:rPr>
            <w:noProof/>
          </w:rPr>
          <w:tab/>
          <w:t xml:space="preserve">shall include the SDS SIGNALLING PAYLOAD message in an application/vnd.3gpp.mcdata-signalling MIME body as specified in </w:t>
        </w:r>
        <w:r w:rsidRPr="00FD744C">
          <w:t>3GPP TS 24.282 [8]</w:t>
        </w:r>
        <w:r w:rsidRPr="00FD744C">
          <w:rPr>
            <w:noProof/>
          </w:rPr>
          <w:t>; and</w:t>
        </w:r>
      </w:ins>
    </w:p>
    <w:p w14:paraId="7106CE56" w14:textId="77777777" w:rsidR="00FD744C" w:rsidRPr="00FD744C" w:rsidRDefault="00FD744C" w:rsidP="00FD744C">
      <w:pPr>
        <w:rPr>
          <w:ins w:id="304" w:author="Jason Kahn" w:date="2023-08-24T01:41:00Z"/>
        </w:rPr>
      </w:pPr>
      <w:ins w:id="305" w:author="Jason Kahn" w:date="2023-08-24T01:41:00Z">
        <w:r w:rsidRPr="00FD744C">
          <w:t xml:space="preserve">When generating a </w:t>
        </w:r>
        <w:r w:rsidRPr="00FD744C">
          <w:rPr>
            <w:noProof/>
          </w:rPr>
          <w:t>an SDS SIGNALLING PAYLOAD message</w:t>
        </w:r>
        <w:r w:rsidRPr="00FD744C">
          <w:t xml:space="preserve">, the </w:t>
        </w:r>
        <w:proofErr w:type="spellStart"/>
        <w:r w:rsidRPr="00FD744C">
          <w:t>MCData</w:t>
        </w:r>
        <w:proofErr w:type="spellEnd"/>
        <w:r w:rsidRPr="00FD744C">
          <w:t xml:space="preserve"> client:</w:t>
        </w:r>
      </w:ins>
    </w:p>
    <w:p w14:paraId="2D26BEC4" w14:textId="77777777" w:rsidR="00FD744C" w:rsidRPr="00FD744C" w:rsidRDefault="00FD744C" w:rsidP="00FD744C">
      <w:pPr>
        <w:pStyle w:val="B10"/>
        <w:rPr>
          <w:ins w:id="306" w:author="Jason Kahn" w:date="2023-08-24T01:41:00Z"/>
        </w:rPr>
      </w:pPr>
      <w:ins w:id="307" w:author="Jason Kahn" w:date="2023-08-24T01:41:00Z">
        <w:r w:rsidRPr="00FD744C">
          <w:t>1.</w:t>
        </w:r>
        <w:r w:rsidRPr="00FD744C">
          <w:tab/>
          <w:t>shall generate a SDS SIGNALLING PAYLOAD</w:t>
        </w:r>
        <w:r w:rsidRPr="00FD744C">
          <w:rPr>
            <w:lang w:eastAsia="ko-KR"/>
          </w:rPr>
          <w:t xml:space="preserve"> message</w:t>
        </w:r>
        <w:r w:rsidRPr="00FD744C">
          <w:t xml:space="preserve"> as defined in 3GPP TS 24.282 [8]. </w:t>
        </w:r>
        <w:r w:rsidRPr="00FD744C">
          <w:rPr>
            <w:lang w:eastAsia="ko-KR"/>
          </w:rPr>
          <w:t xml:space="preserve">In the </w:t>
        </w:r>
        <w:r w:rsidRPr="00FD744C">
          <w:t>SDS SIGNALLING PAYLOAD</w:t>
        </w:r>
        <w:r w:rsidRPr="00FD744C">
          <w:rPr>
            <w:lang w:eastAsia="ko-KR"/>
          </w:rPr>
          <w:t xml:space="preserve"> </w:t>
        </w:r>
        <w:r w:rsidRPr="00FD744C">
          <w:t xml:space="preserve">message, the </w:t>
        </w:r>
        <w:proofErr w:type="spellStart"/>
        <w:r w:rsidRPr="00FD744C">
          <w:t>MCData</w:t>
        </w:r>
        <w:proofErr w:type="spellEnd"/>
        <w:r w:rsidRPr="00FD744C">
          <w:t xml:space="preserve"> client:</w:t>
        </w:r>
      </w:ins>
    </w:p>
    <w:p w14:paraId="4271330E" w14:textId="77777777" w:rsidR="00FD744C" w:rsidRPr="00FD744C" w:rsidRDefault="00FD744C" w:rsidP="00FD744C">
      <w:pPr>
        <w:pStyle w:val="B2"/>
        <w:rPr>
          <w:ins w:id="308" w:author="Jason Kahn" w:date="2023-08-24T01:41:00Z"/>
          <w:lang w:val="en-IN"/>
        </w:rPr>
      </w:pPr>
      <w:ins w:id="309" w:author="Jason Kahn" w:date="2023-08-24T01:41:00Z">
        <w:r w:rsidRPr="00FD744C">
          <w:t>a.</w:t>
        </w:r>
        <w:r w:rsidRPr="00FD744C">
          <w:tab/>
          <w:t>may include and set the Disposition request type IE to:</w:t>
        </w:r>
      </w:ins>
    </w:p>
    <w:p w14:paraId="0BC06F5D" w14:textId="77777777" w:rsidR="00FD744C" w:rsidRPr="00FD744C" w:rsidRDefault="00FD744C" w:rsidP="00FD744C">
      <w:pPr>
        <w:pStyle w:val="B3"/>
        <w:rPr>
          <w:ins w:id="310" w:author="Jason Kahn" w:date="2023-08-24T01:41:00Z"/>
          <w:lang w:eastAsia="ko-KR"/>
        </w:rPr>
      </w:pPr>
      <w:proofErr w:type="spellStart"/>
      <w:ins w:id="311" w:author="Jason Kahn" w:date="2023-08-24T01:41:00Z">
        <w:r w:rsidRPr="00FD744C">
          <w:rPr>
            <w:lang w:eastAsia="ko-KR"/>
          </w:rPr>
          <w:t>i</w:t>
        </w:r>
        <w:proofErr w:type="spellEnd"/>
        <w:r w:rsidRPr="00FD744C">
          <w:rPr>
            <w:lang w:eastAsia="ko-KR"/>
          </w:rPr>
          <w:t>.</w:t>
        </w:r>
        <w:r w:rsidRPr="00FD744C">
          <w:rPr>
            <w:lang w:eastAsia="ko-KR"/>
          </w:rPr>
          <w:tab/>
          <w:t>"DELIVERY", if only delivery disposition is requested;</w:t>
        </w:r>
      </w:ins>
    </w:p>
    <w:p w14:paraId="707CFD00" w14:textId="77777777" w:rsidR="00FD744C" w:rsidRPr="00FD744C" w:rsidRDefault="00FD744C" w:rsidP="00FD744C">
      <w:pPr>
        <w:pStyle w:val="B3"/>
        <w:rPr>
          <w:ins w:id="312" w:author="Jason Kahn" w:date="2023-08-24T01:41:00Z"/>
          <w:lang w:eastAsia="ko-KR"/>
        </w:rPr>
      </w:pPr>
      <w:ins w:id="313" w:author="Jason Kahn" w:date="2023-08-24T01:41:00Z">
        <w:r w:rsidRPr="00FD744C">
          <w:rPr>
            <w:lang w:eastAsia="ko-KR"/>
          </w:rPr>
          <w:t>ii.</w:t>
        </w:r>
        <w:r w:rsidRPr="00FD744C">
          <w:rPr>
            <w:lang w:eastAsia="ko-KR"/>
          </w:rPr>
          <w:tab/>
          <w:t>"READ", if only read disposition is requested; or</w:t>
        </w:r>
      </w:ins>
    </w:p>
    <w:p w14:paraId="0602EE60" w14:textId="77777777" w:rsidR="00FD744C" w:rsidRPr="00FD744C" w:rsidRDefault="00FD744C" w:rsidP="00FD744C">
      <w:pPr>
        <w:pStyle w:val="B3"/>
        <w:rPr>
          <w:ins w:id="314" w:author="Jason Kahn" w:date="2023-08-24T01:41:00Z"/>
          <w:lang w:eastAsia="ko-KR"/>
        </w:rPr>
      </w:pPr>
      <w:ins w:id="315" w:author="Jason Kahn" w:date="2023-08-24T01:41:00Z">
        <w:r w:rsidRPr="00FD744C">
          <w:rPr>
            <w:lang w:eastAsia="ko-KR"/>
          </w:rPr>
          <w:t>iii.</w:t>
        </w:r>
        <w:r w:rsidRPr="00FD744C">
          <w:rPr>
            <w:lang w:eastAsia="ko-KR"/>
          </w:rPr>
          <w:tab/>
          <w:t>"DELIVERY AND READ", if both delivery and read dispositions are requested;</w:t>
        </w:r>
      </w:ins>
    </w:p>
    <w:p w14:paraId="397F98A4" w14:textId="77777777" w:rsidR="00FD744C" w:rsidRPr="00FD744C" w:rsidRDefault="00FD744C" w:rsidP="00FD744C">
      <w:pPr>
        <w:pStyle w:val="B2"/>
        <w:rPr>
          <w:ins w:id="316" w:author="Jason Kahn" w:date="2023-08-24T01:41:00Z"/>
        </w:rPr>
      </w:pPr>
      <w:ins w:id="317" w:author="Jason Kahn" w:date="2023-08-24T01:41:00Z">
        <w:r w:rsidRPr="00FD744C">
          <w:t>b.</w:t>
        </w:r>
        <w:r w:rsidRPr="00FD744C">
          <w:tab/>
          <w:t>shall set Date and time IE to current UTC time;</w:t>
        </w:r>
      </w:ins>
    </w:p>
    <w:p w14:paraId="6F0F9528" w14:textId="77777777" w:rsidR="00FD744C" w:rsidRPr="00FD744C" w:rsidRDefault="00FD744C" w:rsidP="00FD744C">
      <w:pPr>
        <w:pStyle w:val="B2"/>
        <w:rPr>
          <w:ins w:id="318" w:author="Jason Kahn" w:date="2023-08-24T01:41:00Z"/>
        </w:rPr>
      </w:pPr>
      <w:ins w:id="319" w:author="Jason Kahn" w:date="2023-08-24T01:41:00Z">
        <w:r w:rsidRPr="00FD744C">
          <w:t>c.</w:t>
        </w:r>
        <w:r w:rsidRPr="00FD744C">
          <w:tab/>
          <w:t xml:space="preserve">shall set Conversation ID IE to a </w:t>
        </w:r>
        <w:r w:rsidRPr="00FD744C">
          <w:rPr>
            <w:lang w:eastAsia="ko-KR"/>
          </w:rPr>
          <w:t>universally</w:t>
        </w:r>
        <w:r w:rsidRPr="00FD744C">
          <w:t xml:space="preserve"> unique message ID generated as per IETF RFC 4122 [10];</w:t>
        </w:r>
      </w:ins>
    </w:p>
    <w:p w14:paraId="43DA079B" w14:textId="77777777" w:rsidR="00FD744C" w:rsidRPr="00FD744C" w:rsidRDefault="00FD744C" w:rsidP="00FD744C">
      <w:pPr>
        <w:pStyle w:val="B2"/>
        <w:rPr>
          <w:ins w:id="320" w:author="Jason Kahn" w:date="2023-08-24T01:41:00Z"/>
        </w:rPr>
      </w:pPr>
      <w:ins w:id="321" w:author="Jason Kahn" w:date="2023-08-24T01:41:00Z">
        <w:r w:rsidRPr="00FD744C">
          <w:t>d.</w:t>
        </w:r>
        <w:r w:rsidRPr="00FD744C">
          <w:tab/>
          <w:t xml:space="preserve">shall set Message ID IE to a </w:t>
        </w:r>
        <w:r w:rsidRPr="00FD744C">
          <w:rPr>
            <w:lang w:eastAsia="ko-KR"/>
          </w:rPr>
          <w:t>universally</w:t>
        </w:r>
        <w:r w:rsidRPr="00FD744C">
          <w:t xml:space="preserve"> unique message ID generated as per IETF RFC 4122 [10];</w:t>
        </w:r>
      </w:ins>
    </w:p>
    <w:p w14:paraId="1E62AAB0" w14:textId="77777777" w:rsidR="00FD744C" w:rsidRPr="00FD744C" w:rsidRDefault="00FD744C" w:rsidP="00FD744C">
      <w:pPr>
        <w:pStyle w:val="B2"/>
        <w:rPr>
          <w:ins w:id="322" w:author="Jason Kahn" w:date="2023-08-24T01:41:00Z"/>
          <w:lang w:val="en-IN"/>
        </w:rPr>
      </w:pPr>
      <w:ins w:id="323" w:author="Jason Kahn" w:date="2023-08-24T01:41:00Z">
        <w:r w:rsidRPr="00FD744C">
          <w:t>e.</w:t>
        </w:r>
        <w:r w:rsidRPr="00FD744C">
          <w:tab/>
          <w:t>if indicated that the SDS message is in reply to another SDS message then, shall include the Reply ID IE set to the message identifier of the indicated SDS message;</w:t>
        </w:r>
      </w:ins>
    </w:p>
    <w:p w14:paraId="4A3AF28F" w14:textId="77777777" w:rsidR="00FD744C" w:rsidRPr="00FD744C" w:rsidRDefault="00FD744C" w:rsidP="00FD744C">
      <w:pPr>
        <w:pStyle w:val="B2"/>
        <w:rPr>
          <w:ins w:id="324" w:author="Jason Kahn" w:date="2023-08-24T01:41:00Z"/>
        </w:rPr>
      </w:pPr>
      <w:ins w:id="325" w:author="Jason Kahn" w:date="2023-08-24T01:41:00Z">
        <w:r w:rsidRPr="00FD744C">
          <w:t>f.</w:t>
        </w:r>
        <w:r w:rsidRPr="00FD744C">
          <w:tab/>
          <w:t>if indicated that the target recipient of the SDS message is an application then, shall set Application Identifier IE to the application identifier; and</w:t>
        </w:r>
      </w:ins>
    </w:p>
    <w:p w14:paraId="527842DF" w14:textId="77777777" w:rsidR="00FD744C" w:rsidRPr="00FD744C" w:rsidRDefault="00FD744C" w:rsidP="00FD744C">
      <w:pPr>
        <w:pStyle w:val="B2"/>
        <w:rPr>
          <w:ins w:id="326" w:author="Jason Kahn" w:date="2023-08-24T01:41:00Z"/>
          <w:lang w:eastAsia="ko-KR"/>
        </w:rPr>
      </w:pPr>
      <w:ins w:id="327" w:author="Jason Kahn" w:date="2023-08-24T01:41:00Z">
        <w:r w:rsidRPr="00FD744C">
          <w:lastRenderedPageBreak/>
          <w:t>g)</w:t>
        </w:r>
        <w:r w:rsidRPr="00FD744C">
          <w:tab/>
          <w:t xml:space="preserve">shall </w:t>
        </w:r>
        <w:r w:rsidRPr="00FD744C">
          <w:rPr>
            <w:lang w:eastAsia="ko-KR"/>
          </w:rPr>
          <w:t xml:space="preserve">set the </w:t>
        </w:r>
        <w:r w:rsidRPr="00FD744C">
          <w:t xml:space="preserve">Sender </w:t>
        </w:r>
        <w:proofErr w:type="spellStart"/>
        <w:r w:rsidRPr="00FD744C">
          <w:t>MCData</w:t>
        </w:r>
        <w:proofErr w:type="spellEnd"/>
        <w:r w:rsidRPr="00FD744C">
          <w:t xml:space="preserve"> user ID to its own</w:t>
        </w:r>
        <w:r w:rsidRPr="00FD744C" w:rsidDel="00A40086">
          <w:t xml:space="preserve"> </w:t>
        </w:r>
        <w:proofErr w:type="spellStart"/>
        <w:r w:rsidRPr="00FD744C">
          <w:t>MCData</w:t>
        </w:r>
        <w:proofErr w:type="spellEnd"/>
        <w:r w:rsidRPr="00FD744C">
          <w:t xml:space="preserve"> user ID as specified in </w:t>
        </w:r>
        <w:proofErr w:type="spellStart"/>
        <w:r w:rsidRPr="00FD744C">
          <w:t>subclause</w:t>
        </w:r>
        <w:proofErr w:type="spellEnd"/>
        <w:r w:rsidRPr="00FD744C">
          <w:t> 15.2.15 of 3GPP TS 24.282 [8]</w:t>
        </w:r>
        <w:r w:rsidRPr="00FD744C">
          <w:rPr>
            <w:lang w:eastAsia="ko-KR"/>
          </w:rPr>
          <w:t>.</w:t>
        </w:r>
      </w:ins>
    </w:p>
    <w:p w14:paraId="6AAA4691" w14:textId="77777777" w:rsidR="00FD744C" w:rsidRPr="00FD744C" w:rsidRDefault="00FD744C" w:rsidP="00FD744C">
      <w:pPr>
        <w:rPr>
          <w:ins w:id="328" w:author="Jason Kahn" w:date="2023-08-24T01:41:00Z"/>
        </w:rPr>
      </w:pPr>
      <w:ins w:id="329" w:author="Jason Kahn" w:date="2023-08-24T01:41:00Z">
        <w:r w:rsidRPr="00FD744C">
          <w:t>[TS 24.582, clause 6.1.1.2.3]</w:t>
        </w:r>
      </w:ins>
    </w:p>
    <w:p w14:paraId="2162158C" w14:textId="77777777" w:rsidR="00FD744C" w:rsidRPr="00FD744C" w:rsidRDefault="00FD744C" w:rsidP="00FD744C">
      <w:pPr>
        <w:rPr>
          <w:ins w:id="330" w:author="Jason Kahn" w:date="2023-08-24T01:41:00Z"/>
          <w:noProof/>
        </w:rPr>
      </w:pPr>
      <w:ins w:id="331" w:author="Jason Kahn" w:date="2023-08-24T01:41:00Z">
        <w:r w:rsidRPr="00FD744C">
          <w:rPr>
            <w:noProof/>
          </w:rPr>
          <w:t>In order to generate SDS data payload, the MCData client:</w:t>
        </w:r>
      </w:ins>
    </w:p>
    <w:p w14:paraId="4AE172C7" w14:textId="77777777" w:rsidR="00FD744C" w:rsidRPr="00FD744C" w:rsidRDefault="00FD744C" w:rsidP="00FD744C">
      <w:pPr>
        <w:pStyle w:val="B10"/>
        <w:rPr>
          <w:ins w:id="332" w:author="Jason Kahn" w:date="2023-08-24T01:41:00Z"/>
          <w:noProof/>
        </w:rPr>
      </w:pPr>
      <w:ins w:id="333" w:author="Jason Kahn" w:date="2023-08-24T01:41:00Z">
        <w:r w:rsidRPr="00FD744C">
          <w:rPr>
            <w:noProof/>
          </w:rPr>
          <w:t>1.</w:t>
        </w:r>
        <w:r w:rsidRPr="00FD744C">
          <w:rPr>
            <w:noProof/>
          </w:rPr>
          <w:tab/>
          <w:t xml:space="preserve">shall generate a DATA PAYLOAD message as specified in </w:t>
        </w:r>
        <w:r w:rsidRPr="00FD744C">
          <w:t>3GPP TS 24.282 [8]; and</w:t>
        </w:r>
      </w:ins>
    </w:p>
    <w:p w14:paraId="45FD0ABE" w14:textId="77777777" w:rsidR="00FD744C" w:rsidRPr="00FD744C" w:rsidRDefault="00FD744C" w:rsidP="00FD744C">
      <w:pPr>
        <w:pStyle w:val="B10"/>
        <w:rPr>
          <w:ins w:id="334" w:author="Jason Kahn" w:date="2023-08-24T01:41:00Z"/>
          <w:noProof/>
        </w:rPr>
      </w:pPr>
      <w:ins w:id="335" w:author="Jason Kahn" w:date="2023-08-24T01:41:00Z">
        <w:r w:rsidRPr="00FD744C">
          <w:rPr>
            <w:noProof/>
          </w:rPr>
          <w:t>2.</w:t>
        </w:r>
        <w:r w:rsidRPr="00FD744C">
          <w:rPr>
            <w:noProof/>
          </w:rPr>
          <w:tab/>
          <w:t xml:space="preserve">shall include the DATA PAYLOAD message in an application/vnd.3gpp.mcdata-payload MIME body as specified in </w:t>
        </w:r>
        <w:r w:rsidRPr="00FD744C">
          <w:t>3GPP TS 24.282 [8].</w:t>
        </w:r>
      </w:ins>
    </w:p>
    <w:p w14:paraId="1791FBAF" w14:textId="77777777" w:rsidR="00FD744C" w:rsidRPr="00FD744C" w:rsidRDefault="00FD744C" w:rsidP="00FD744C">
      <w:pPr>
        <w:rPr>
          <w:ins w:id="336" w:author="Jason Kahn" w:date="2023-08-24T01:41:00Z"/>
        </w:rPr>
      </w:pPr>
      <w:ins w:id="337" w:author="Jason Kahn" w:date="2023-08-24T01:41:00Z">
        <w:r w:rsidRPr="00FD744C">
          <w:t xml:space="preserve">When generating a </w:t>
        </w:r>
        <w:r w:rsidRPr="00FD744C">
          <w:rPr>
            <w:noProof/>
          </w:rPr>
          <w:t>a DATA PAYLOAD message</w:t>
        </w:r>
        <w:r w:rsidRPr="00FD744C">
          <w:t xml:space="preserve">, the </w:t>
        </w:r>
        <w:proofErr w:type="spellStart"/>
        <w:r w:rsidRPr="00FD744C">
          <w:t>MCData</w:t>
        </w:r>
        <w:proofErr w:type="spellEnd"/>
        <w:r w:rsidRPr="00FD744C">
          <w:t xml:space="preserve"> client:</w:t>
        </w:r>
      </w:ins>
    </w:p>
    <w:p w14:paraId="56712830" w14:textId="77777777" w:rsidR="00FD744C" w:rsidRPr="00FD744C" w:rsidRDefault="00FD744C" w:rsidP="00FD744C">
      <w:pPr>
        <w:pStyle w:val="B10"/>
        <w:rPr>
          <w:ins w:id="338" w:author="Jason Kahn" w:date="2023-08-24T01:41:00Z"/>
        </w:rPr>
      </w:pPr>
      <w:ins w:id="339" w:author="Jason Kahn" w:date="2023-08-24T01:41:00Z">
        <w:r w:rsidRPr="00FD744C">
          <w:t>1.</w:t>
        </w:r>
        <w:r w:rsidRPr="00FD744C">
          <w:tab/>
          <w:t>shall generate a SDS DATA PAYLOAD</w:t>
        </w:r>
        <w:r w:rsidRPr="00FD744C">
          <w:rPr>
            <w:lang w:eastAsia="ko-KR"/>
          </w:rPr>
          <w:t xml:space="preserve"> message</w:t>
        </w:r>
        <w:r w:rsidRPr="00FD744C">
          <w:t xml:space="preserve"> as defined in 3GPP TS 24.282 [8]. </w:t>
        </w:r>
        <w:r w:rsidRPr="00FD744C">
          <w:rPr>
            <w:lang w:eastAsia="ko-KR"/>
          </w:rPr>
          <w:t xml:space="preserve">In the </w:t>
        </w:r>
        <w:r w:rsidRPr="00FD744C">
          <w:t>SDS DATA PAYLOAD</w:t>
        </w:r>
        <w:r w:rsidRPr="00FD744C">
          <w:rPr>
            <w:lang w:eastAsia="ko-KR"/>
          </w:rPr>
          <w:t xml:space="preserve"> </w:t>
        </w:r>
        <w:r w:rsidRPr="00FD744C">
          <w:t xml:space="preserve">message, the </w:t>
        </w:r>
        <w:proofErr w:type="spellStart"/>
        <w:r w:rsidRPr="00FD744C">
          <w:t>MCData</w:t>
        </w:r>
        <w:proofErr w:type="spellEnd"/>
        <w:r w:rsidRPr="00FD744C">
          <w:t xml:space="preserve"> client:</w:t>
        </w:r>
      </w:ins>
    </w:p>
    <w:p w14:paraId="4E1F9B71" w14:textId="77777777" w:rsidR="00FD744C" w:rsidRPr="00FD744C" w:rsidRDefault="00FD744C" w:rsidP="00FD744C">
      <w:pPr>
        <w:pStyle w:val="B2"/>
        <w:rPr>
          <w:ins w:id="340" w:author="Jason Kahn" w:date="2023-08-24T01:41:00Z"/>
        </w:rPr>
      </w:pPr>
      <w:ins w:id="341" w:author="Jason Kahn" w:date="2023-08-24T01:41:00Z">
        <w:r w:rsidRPr="00FD744C">
          <w:t>a.</w:t>
        </w:r>
        <w:r w:rsidRPr="00FD744C">
          <w:tab/>
          <w:t>shall set Number of payloads IE to the total number of payloads being sent; and</w:t>
        </w:r>
      </w:ins>
    </w:p>
    <w:p w14:paraId="2D9B2E5F" w14:textId="77777777" w:rsidR="00FD744C" w:rsidRPr="00FD744C" w:rsidRDefault="00FD744C" w:rsidP="00FD744C">
      <w:pPr>
        <w:pStyle w:val="B2"/>
        <w:rPr>
          <w:ins w:id="342" w:author="Jason Kahn" w:date="2023-08-24T01:41:00Z"/>
        </w:rPr>
      </w:pPr>
      <w:ins w:id="343" w:author="Jason Kahn" w:date="2023-08-24T01:41:00Z">
        <w:r w:rsidRPr="00FD744C">
          <w:t>b.</w:t>
        </w:r>
        <w:r w:rsidRPr="00FD744C">
          <w:tab/>
          <w:t xml:space="preserve">for each payload, shall include </w:t>
        </w:r>
        <w:r w:rsidRPr="00FD744C">
          <w:rPr>
            <w:lang w:eastAsia="ko-KR"/>
          </w:rPr>
          <w:t>Payload</w:t>
        </w:r>
        <w:r w:rsidRPr="00FD744C">
          <w:t xml:space="preserve"> IE. In the Payload IE:</w:t>
        </w:r>
      </w:ins>
    </w:p>
    <w:p w14:paraId="354EB0B4" w14:textId="77777777" w:rsidR="00FD744C" w:rsidRPr="00FD744C" w:rsidRDefault="00FD744C" w:rsidP="00FD744C">
      <w:pPr>
        <w:pStyle w:val="B3"/>
        <w:rPr>
          <w:ins w:id="344" w:author="Jason Kahn" w:date="2023-08-24T01:41:00Z"/>
        </w:rPr>
      </w:pPr>
      <w:proofErr w:type="spellStart"/>
      <w:ins w:id="345" w:author="Jason Kahn" w:date="2023-08-24T01:41:00Z">
        <w:r w:rsidRPr="00FD744C">
          <w:t>i</w:t>
        </w:r>
        <w:proofErr w:type="spellEnd"/>
        <w:r w:rsidRPr="00FD744C">
          <w:t>.</w:t>
        </w:r>
        <w:r w:rsidRPr="00FD744C">
          <w:tab/>
          <w:t>shall set Payload content type to "TEXT", or "BINARY", or "HYPERLINKS", or "LOCATION" according to the payload type; and</w:t>
        </w:r>
      </w:ins>
    </w:p>
    <w:p w14:paraId="26DDBA17" w14:textId="77777777" w:rsidR="00FD744C" w:rsidRPr="00FD744C" w:rsidRDefault="00FD744C" w:rsidP="00FD744C">
      <w:pPr>
        <w:pStyle w:val="B3"/>
        <w:rPr>
          <w:ins w:id="346" w:author="Jason Kahn" w:date="2023-08-24T01:41:00Z"/>
        </w:rPr>
      </w:pPr>
      <w:ins w:id="347" w:author="Jason Kahn" w:date="2023-08-24T01:41:00Z">
        <w:r w:rsidRPr="00FD744C">
          <w:t>ii.</w:t>
        </w:r>
        <w:r w:rsidRPr="00FD744C">
          <w:tab/>
          <w:t>shall set Payload data IE to actual payload.</w:t>
        </w:r>
      </w:ins>
    </w:p>
    <w:p w14:paraId="2338CFE3" w14:textId="77777777" w:rsidR="00FD744C" w:rsidRPr="00FD744C" w:rsidRDefault="00FD744C" w:rsidP="00FD744C">
      <w:pPr>
        <w:rPr>
          <w:ins w:id="348" w:author="Jason Kahn" w:date="2023-08-24T01:41:00Z"/>
        </w:rPr>
      </w:pPr>
      <w:ins w:id="349" w:author="Jason Kahn" w:date="2023-08-24T01:41:00Z">
        <w:r w:rsidRPr="00FD744C">
          <w:t>[TS 24.582, clause 6.1.1.2.4]</w:t>
        </w:r>
      </w:ins>
    </w:p>
    <w:p w14:paraId="558BEE89" w14:textId="77777777" w:rsidR="00FD744C" w:rsidRPr="00FD744C" w:rsidRDefault="00FD744C" w:rsidP="00FD744C">
      <w:pPr>
        <w:rPr>
          <w:ins w:id="350" w:author="Jason Kahn" w:date="2023-08-24T01:41:00Z"/>
          <w:lang w:val="en-US"/>
        </w:rPr>
      </w:pPr>
      <w:bookmarkStart w:id="351" w:name="_Toc52782341"/>
      <w:bookmarkStart w:id="352" w:name="_Toc52782952"/>
      <w:bookmarkStart w:id="353" w:name="_Toc59042821"/>
      <w:ins w:id="354" w:author="Jason Kahn" w:date="2023-08-24T01:41:00Z">
        <w:r w:rsidRPr="00FD744C">
          <w:rPr>
            <w:lang w:val="en-US"/>
          </w:rPr>
          <w:t xml:space="preserve">The </w:t>
        </w:r>
        <w:proofErr w:type="spellStart"/>
        <w:r w:rsidRPr="00FD744C">
          <w:rPr>
            <w:lang w:val="en-US"/>
          </w:rPr>
          <w:t>MCData</w:t>
        </w:r>
        <w:proofErr w:type="spellEnd"/>
        <w:r w:rsidRPr="00FD744C">
          <w:rPr>
            <w:lang w:val="en-US"/>
          </w:rPr>
          <w:t xml:space="preserve"> client shall take the procedures in </w:t>
        </w:r>
        <w:proofErr w:type="spellStart"/>
        <w:r w:rsidRPr="00FD744C">
          <w:rPr>
            <w:lang w:val="en-US"/>
          </w:rPr>
          <w:t>subclause</w:t>
        </w:r>
        <w:proofErr w:type="spellEnd"/>
        <w:r w:rsidRPr="00FD744C">
          <w:rPr>
            <w:lang w:val="en-US"/>
          </w:rPr>
          <w:t> 6.4.1 into consideration when generating MSRP SEND messages.</w:t>
        </w:r>
      </w:ins>
    </w:p>
    <w:p w14:paraId="744AEB03" w14:textId="77777777" w:rsidR="00FD744C" w:rsidRPr="00FD744C" w:rsidRDefault="00FD744C" w:rsidP="00FD744C">
      <w:pPr>
        <w:rPr>
          <w:ins w:id="355" w:author="Jason Kahn" w:date="2023-08-24T01:41:00Z"/>
          <w:lang w:val="en-US"/>
        </w:rPr>
      </w:pPr>
      <w:ins w:id="356" w:author="Jason Kahn" w:date="2023-08-24T01:41:00Z">
        <w:r w:rsidRPr="00FD744C">
          <w:rPr>
            <w:lang w:val="en-US"/>
          </w:rPr>
          <w:t xml:space="preserve">The </w:t>
        </w:r>
        <w:proofErr w:type="spellStart"/>
        <w:r w:rsidRPr="00FD744C">
          <w:rPr>
            <w:lang w:val="en-US"/>
          </w:rPr>
          <w:t>MCData</w:t>
        </w:r>
        <w:proofErr w:type="spellEnd"/>
        <w:r w:rsidRPr="00FD744C">
          <w:rPr>
            <w:lang w:val="en-US"/>
          </w:rPr>
          <w:t xml:space="preserve"> client shall </w:t>
        </w:r>
        <w:r w:rsidRPr="00FD744C">
          <w:t>generate MSRP SEND for SDS message requests according to IETF RFC 4975 [11].</w:t>
        </w:r>
      </w:ins>
    </w:p>
    <w:p w14:paraId="7926CBD8" w14:textId="77777777" w:rsidR="00FD744C" w:rsidRPr="00FD744C" w:rsidRDefault="00FD744C" w:rsidP="00FD744C">
      <w:pPr>
        <w:rPr>
          <w:ins w:id="357" w:author="Jason Kahn" w:date="2023-08-24T01:41:00Z"/>
          <w:lang w:val="en-US"/>
        </w:rPr>
      </w:pPr>
      <w:ins w:id="358" w:author="Jason Kahn" w:date="2023-08-24T01:41:00Z">
        <w:r w:rsidRPr="00FD744C">
          <w:rPr>
            <w:lang w:val="en-US"/>
          </w:rPr>
          <w:t xml:space="preserve">When generating an MSRP SEND </w:t>
        </w:r>
        <w:r w:rsidRPr="00FD744C">
          <w:t>for SDS message</w:t>
        </w:r>
        <w:r w:rsidRPr="00FD744C">
          <w:rPr>
            <w:lang w:val="en-US"/>
          </w:rPr>
          <w:t xml:space="preserve"> request containing an SDS SIGNALLING PAYLOAD message and an SDS DATA PAYLOAD message, the </w:t>
        </w:r>
        <w:proofErr w:type="spellStart"/>
        <w:r w:rsidRPr="00FD744C">
          <w:rPr>
            <w:lang w:val="en-US"/>
          </w:rPr>
          <w:t>MCData</w:t>
        </w:r>
        <w:proofErr w:type="spellEnd"/>
        <w:r w:rsidRPr="00FD744C">
          <w:rPr>
            <w:lang w:val="en-US"/>
          </w:rPr>
          <w:t xml:space="preserve"> client </w:t>
        </w:r>
      </w:ins>
    </w:p>
    <w:p w14:paraId="6067241D" w14:textId="77777777" w:rsidR="00FD744C" w:rsidRPr="00FD744C" w:rsidRDefault="00FD744C" w:rsidP="00FD744C">
      <w:pPr>
        <w:pStyle w:val="B10"/>
        <w:rPr>
          <w:ins w:id="359" w:author="Jason Kahn" w:date="2023-08-24T01:41:00Z"/>
        </w:rPr>
      </w:pPr>
      <w:ins w:id="360" w:author="Jason Kahn" w:date="2023-08-24T01:41:00Z">
        <w:r w:rsidRPr="00FD744C">
          <w:t>1.</w:t>
        </w:r>
        <w:r w:rsidRPr="00FD744C">
          <w:tab/>
          <w:t>shall set To-Path header according to the MSRP URI(s) received in the answer SDP;</w:t>
        </w:r>
      </w:ins>
    </w:p>
    <w:p w14:paraId="6FE1561B" w14:textId="77777777" w:rsidR="00FD744C" w:rsidRPr="00FD744C" w:rsidRDefault="00FD744C" w:rsidP="00FD744C">
      <w:pPr>
        <w:pStyle w:val="B10"/>
        <w:rPr>
          <w:ins w:id="361" w:author="Jason Kahn" w:date="2023-08-24T01:41:00Z"/>
        </w:rPr>
      </w:pPr>
      <w:ins w:id="362" w:author="Jason Kahn" w:date="2023-08-24T01:41:00Z">
        <w:r w:rsidRPr="00FD744C">
          <w:t>2.</w:t>
        </w:r>
        <w:r w:rsidRPr="00FD744C">
          <w:tab/>
        </w:r>
        <w:r w:rsidRPr="00FD744C">
          <w:rPr>
            <w:rFonts w:eastAsia="Calibri"/>
          </w:rPr>
          <w:t xml:space="preserve">shall include two MIME bodies in accordance with </w:t>
        </w:r>
        <w:proofErr w:type="spellStart"/>
        <w:r w:rsidRPr="00FD744C">
          <w:rPr>
            <w:rFonts w:eastAsia="Calibri"/>
          </w:rPr>
          <w:t>subclause</w:t>
        </w:r>
        <w:proofErr w:type="spellEnd"/>
        <w:r w:rsidRPr="00FD744C">
          <w:rPr>
            <w:rFonts w:eastAsia="Calibri"/>
          </w:rPr>
          <w:t> 6.4.1 where:</w:t>
        </w:r>
        <w:r w:rsidRPr="00FD744C">
          <w:t xml:space="preserve"> </w:t>
        </w:r>
      </w:ins>
    </w:p>
    <w:p w14:paraId="32B14764" w14:textId="77777777" w:rsidR="00FD744C" w:rsidRPr="00FD744C" w:rsidRDefault="00FD744C" w:rsidP="00FD744C">
      <w:pPr>
        <w:pStyle w:val="B2"/>
        <w:rPr>
          <w:ins w:id="363" w:author="Jason Kahn" w:date="2023-08-24T01:41:00Z"/>
        </w:rPr>
      </w:pPr>
      <w:ins w:id="364" w:author="Jason Kahn" w:date="2023-08-24T01:41:00Z">
        <w:r w:rsidRPr="00FD744C">
          <w:t>a.</w:t>
        </w:r>
        <w:r w:rsidRPr="00FD744C">
          <w:tab/>
          <w:t xml:space="preserve">in the first body the Content-Type header field is set to </w:t>
        </w:r>
        <w:r w:rsidRPr="00FD744C">
          <w:rPr>
            <w:rFonts w:eastAsia="Calibri"/>
          </w:rPr>
          <w:t>"</w:t>
        </w:r>
        <w:r w:rsidRPr="00FD744C">
          <w:t>application/vnd.3gpp.mcdata-signalling</w:t>
        </w:r>
        <w:r w:rsidRPr="00FD744C">
          <w:rPr>
            <w:rFonts w:eastAsia="Calibri"/>
          </w:rPr>
          <w:t xml:space="preserve">" and </w:t>
        </w:r>
        <w:r w:rsidRPr="00FD744C">
          <w:rPr>
            <w:rFonts w:ascii="TimesNewRoman" w:eastAsia="Calibri" w:hAnsi="TimesNewRoman" w:cs="TimesNewRoman"/>
            <w:lang w:val="en-US"/>
          </w:rPr>
          <w:t xml:space="preserve">the generated </w:t>
        </w:r>
        <w:r w:rsidRPr="00FD744C">
          <w:t>SDS SIGNALLING PAYLOAD</w:t>
        </w:r>
        <w:r w:rsidRPr="00FD744C">
          <w:rPr>
            <w:lang w:eastAsia="ko-KR"/>
          </w:rPr>
          <w:t xml:space="preserve"> message is included</w:t>
        </w:r>
        <w:r w:rsidRPr="00FD744C">
          <w:t>; and</w:t>
        </w:r>
      </w:ins>
    </w:p>
    <w:p w14:paraId="560C8B49" w14:textId="77777777" w:rsidR="00FD744C" w:rsidRPr="00FD744C" w:rsidRDefault="00FD744C" w:rsidP="00FD744C">
      <w:pPr>
        <w:pStyle w:val="B2"/>
        <w:rPr>
          <w:ins w:id="365" w:author="Jason Kahn" w:date="2023-08-24T01:41:00Z"/>
        </w:rPr>
      </w:pPr>
      <w:ins w:id="366" w:author="Jason Kahn" w:date="2023-08-24T01:41:00Z">
        <w:r w:rsidRPr="00FD744C">
          <w:t>b.</w:t>
        </w:r>
        <w:r w:rsidRPr="00FD744C">
          <w:tab/>
          <w:t>in the second body the Content-Type header field is set to "application/vnd.3gpp.mcdata-payload" and</w:t>
        </w:r>
        <w:r w:rsidRPr="00FD744C">
          <w:rPr>
            <w:rFonts w:ascii="TimesNewRoman" w:eastAsia="Calibri" w:hAnsi="TimesNewRoman" w:cs="TimesNewRoman"/>
            <w:lang w:val="en-US"/>
          </w:rPr>
          <w:t xml:space="preserve"> the generated </w:t>
        </w:r>
        <w:r w:rsidRPr="00FD744C">
          <w:t xml:space="preserve">SDS DATA PAYLOAD </w:t>
        </w:r>
        <w:r w:rsidRPr="00FD744C">
          <w:rPr>
            <w:lang w:eastAsia="ko-KR"/>
          </w:rPr>
          <w:t>message is included</w:t>
        </w:r>
        <w:r w:rsidRPr="00FD744C">
          <w:t>.</w:t>
        </w:r>
      </w:ins>
    </w:p>
    <w:p w14:paraId="3A48660F" w14:textId="77777777" w:rsidR="00FD744C" w:rsidRPr="00FD744C" w:rsidRDefault="00FD744C" w:rsidP="00FD744C">
      <w:pPr>
        <w:rPr>
          <w:ins w:id="367" w:author="Jason Kahn" w:date="2023-08-24T01:41:00Z"/>
          <w:lang w:val="en-US"/>
        </w:rPr>
      </w:pPr>
      <w:ins w:id="368" w:author="Jason Kahn" w:date="2023-08-24T01:41:00Z">
        <w:r w:rsidRPr="00FD744C">
          <w:rPr>
            <w:lang w:val="en-US"/>
          </w:rPr>
          <w:t xml:space="preserve">When generating an MSRP SEND </w:t>
        </w:r>
        <w:r w:rsidRPr="00FD744C">
          <w:t>for SDS message</w:t>
        </w:r>
        <w:r w:rsidRPr="00FD744C">
          <w:rPr>
            <w:lang w:val="en-US"/>
          </w:rPr>
          <w:t xml:space="preserve"> request containing only an SDS DATA PAYLOAD message, the </w:t>
        </w:r>
        <w:proofErr w:type="spellStart"/>
        <w:r w:rsidRPr="00FD744C">
          <w:rPr>
            <w:lang w:val="en-US"/>
          </w:rPr>
          <w:t>MCData</w:t>
        </w:r>
        <w:proofErr w:type="spellEnd"/>
        <w:r w:rsidRPr="00FD744C">
          <w:rPr>
            <w:lang w:val="en-US"/>
          </w:rPr>
          <w:t xml:space="preserve"> client:</w:t>
        </w:r>
      </w:ins>
    </w:p>
    <w:p w14:paraId="06800E91" w14:textId="77777777" w:rsidR="00FD744C" w:rsidRPr="00FD744C" w:rsidRDefault="00FD744C" w:rsidP="00FD744C">
      <w:pPr>
        <w:pStyle w:val="B10"/>
        <w:rPr>
          <w:ins w:id="369" w:author="Jason Kahn" w:date="2023-08-24T01:41:00Z"/>
        </w:rPr>
      </w:pPr>
      <w:ins w:id="370" w:author="Jason Kahn" w:date="2023-08-24T01:41:00Z">
        <w:r w:rsidRPr="00FD744C">
          <w:t>1.</w:t>
        </w:r>
        <w:r w:rsidRPr="00FD744C">
          <w:tab/>
          <w:t>shall set To-Path header according to the MSRP URI(s) received in the answer SDP;</w:t>
        </w:r>
      </w:ins>
    </w:p>
    <w:p w14:paraId="79BB7E3B" w14:textId="77777777" w:rsidR="00FD744C" w:rsidRPr="00FD744C" w:rsidRDefault="00FD744C" w:rsidP="00FD744C">
      <w:pPr>
        <w:pStyle w:val="B10"/>
        <w:rPr>
          <w:ins w:id="371" w:author="Jason Kahn" w:date="2023-08-24T01:41:00Z"/>
        </w:rPr>
      </w:pPr>
      <w:ins w:id="372" w:author="Jason Kahn" w:date="2023-08-24T01:41:00Z">
        <w:r w:rsidRPr="00FD744C">
          <w:t>2.</w:t>
        </w:r>
        <w:r w:rsidRPr="00FD744C">
          <w:tab/>
          <w:t>shall set the Content-Type as "application/vnd.3gpp.mcdata-payload"; and</w:t>
        </w:r>
      </w:ins>
    </w:p>
    <w:p w14:paraId="28E6880F" w14:textId="77777777" w:rsidR="00FD744C" w:rsidRPr="00FD744C" w:rsidRDefault="00FD744C" w:rsidP="00FD744C">
      <w:pPr>
        <w:pStyle w:val="B10"/>
        <w:rPr>
          <w:ins w:id="373" w:author="Jason Kahn" w:date="2023-08-24T01:41:00Z"/>
        </w:rPr>
      </w:pPr>
      <w:ins w:id="374" w:author="Jason Kahn" w:date="2023-08-24T01:41:00Z">
        <w:r w:rsidRPr="00FD744C">
          <w:t>3.</w:t>
        </w:r>
        <w:r w:rsidRPr="00FD744C">
          <w:tab/>
        </w:r>
        <w:r w:rsidRPr="00FD744C">
          <w:rPr>
            <w:rFonts w:ascii="TimesNewRoman" w:eastAsia="Calibri" w:hAnsi="TimesNewRoman" w:cs="TimesNewRoman"/>
            <w:lang w:val="en-US"/>
          </w:rPr>
          <w:t xml:space="preserve">shall set the body of the MSRP SEND request to the generated </w:t>
        </w:r>
        <w:r w:rsidRPr="00FD744C">
          <w:t xml:space="preserve">SDS DATA PAYLOAD </w:t>
        </w:r>
        <w:r w:rsidRPr="00FD744C">
          <w:rPr>
            <w:lang w:eastAsia="ko-KR"/>
          </w:rPr>
          <w:t>message</w:t>
        </w:r>
        <w:r w:rsidRPr="00FD744C">
          <w:t>.</w:t>
        </w:r>
      </w:ins>
    </w:p>
    <w:p w14:paraId="2EFE6D35" w14:textId="77777777" w:rsidR="00FD744C" w:rsidRPr="00FD744C" w:rsidRDefault="00FD744C" w:rsidP="00FD744C">
      <w:pPr>
        <w:rPr>
          <w:ins w:id="375" w:author="Jason Kahn" w:date="2023-08-24T01:41:00Z"/>
          <w:lang w:val="en-US"/>
        </w:rPr>
      </w:pPr>
      <w:ins w:id="376" w:author="Jason Kahn" w:date="2023-08-24T01:41:00Z">
        <w:r w:rsidRPr="00FD744C">
          <w:rPr>
            <w:lang w:val="en-US"/>
          </w:rPr>
          <w:t xml:space="preserve">When generating an MSRP SEND </w:t>
        </w:r>
        <w:r w:rsidRPr="00FD744C">
          <w:t>for SDS message</w:t>
        </w:r>
        <w:r w:rsidRPr="00FD744C">
          <w:rPr>
            <w:lang w:val="en-US"/>
          </w:rPr>
          <w:t xml:space="preserve"> request containing only an SDS SIGNALLING PAYLOAD, the </w:t>
        </w:r>
        <w:proofErr w:type="spellStart"/>
        <w:r w:rsidRPr="00FD744C">
          <w:rPr>
            <w:lang w:val="en-US"/>
          </w:rPr>
          <w:t>MCData</w:t>
        </w:r>
        <w:proofErr w:type="spellEnd"/>
        <w:r w:rsidRPr="00FD744C">
          <w:rPr>
            <w:lang w:val="en-US"/>
          </w:rPr>
          <w:t xml:space="preserve"> client.</w:t>
        </w:r>
      </w:ins>
    </w:p>
    <w:p w14:paraId="71B06836" w14:textId="77777777" w:rsidR="00FD744C" w:rsidRPr="00FD744C" w:rsidRDefault="00FD744C" w:rsidP="00FD744C">
      <w:pPr>
        <w:pStyle w:val="B10"/>
        <w:rPr>
          <w:ins w:id="377" w:author="Jason Kahn" w:date="2023-08-24T01:41:00Z"/>
        </w:rPr>
      </w:pPr>
      <w:ins w:id="378" w:author="Jason Kahn" w:date="2023-08-24T01:41:00Z">
        <w:r w:rsidRPr="00FD744C">
          <w:t>1.</w:t>
        </w:r>
        <w:r w:rsidRPr="00FD744C">
          <w:tab/>
          <w:t>shall set To-Path header according to the MSRP URI(s) received in the answer SDP;</w:t>
        </w:r>
      </w:ins>
    </w:p>
    <w:p w14:paraId="179AD748" w14:textId="77777777" w:rsidR="00FD744C" w:rsidRPr="00FD744C" w:rsidRDefault="00FD744C" w:rsidP="00FD744C">
      <w:pPr>
        <w:pStyle w:val="B10"/>
        <w:rPr>
          <w:ins w:id="379" w:author="Jason Kahn" w:date="2023-08-24T01:41:00Z"/>
        </w:rPr>
      </w:pPr>
      <w:ins w:id="380" w:author="Jason Kahn" w:date="2023-08-24T01:41:00Z">
        <w:r w:rsidRPr="00FD744C">
          <w:t>2.</w:t>
        </w:r>
        <w:r w:rsidRPr="00FD744C">
          <w:tab/>
          <w:t>shall set the Content-Type as "application/vnd.3gpp.mcdata-signalling"; and</w:t>
        </w:r>
      </w:ins>
    </w:p>
    <w:p w14:paraId="2A419BC8" w14:textId="77777777" w:rsidR="00FD744C" w:rsidRPr="00FD744C" w:rsidRDefault="00FD744C" w:rsidP="00FD744C">
      <w:pPr>
        <w:pStyle w:val="B10"/>
        <w:rPr>
          <w:ins w:id="381" w:author="Jason Kahn" w:date="2023-08-24T01:41:00Z"/>
        </w:rPr>
      </w:pPr>
      <w:ins w:id="382" w:author="Jason Kahn" w:date="2023-08-24T01:41:00Z">
        <w:r w:rsidRPr="00FD744C">
          <w:t>3.</w:t>
        </w:r>
        <w:r w:rsidRPr="00FD744C">
          <w:tab/>
        </w:r>
        <w:r w:rsidRPr="00FD744C">
          <w:rPr>
            <w:rFonts w:ascii="TimesNewRoman" w:eastAsia="Calibri" w:hAnsi="TimesNewRoman" w:cs="TimesNewRoman"/>
            <w:lang w:val="en-US"/>
          </w:rPr>
          <w:t xml:space="preserve">shall set the body of the MSRP SEND request to the generated </w:t>
        </w:r>
        <w:r w:rsidRPr="00FD744C">
          <w:t xml:space="preserve">SDS SIGNALLING PAYLOAD </w:t>
        </w:r>
        <w:r w:rsidRPr="00FD744C">
          <w:rPr>
            <w:lang w:eastAsia="ko-KR"/>
          </w:rPr>
          <w:t>message</w:t>
        </w:r>
        <w:r w:rsidRPr="00FD744C">
          <w:t>.</w:t>
        </w:r>
      </w:ins>
    </w:p>
    <w:p w14:paraId="32020B18" w14:textId="77777777" w:rsidR="00FD744C" w:rsidRPr="00FD744C" w:rsidRDefault="00FD744C" w:rsidP="00FD744C">
      <w:pPr>
        <w:pStyle w:val="H6"/>
        <w:rPr>
          <w:ins w:id="383" w:author="Jason Kahn" w:date="2023-08-24T01:41:00Z"/>
        </w:rPr>
      </w:pPr>
      <w:ins w:id="384" w:author="Jason Kahn" w:date="2023-08-24T01:41:00Z">
        <w:r w:rsidRPr="00FD744C">
          <w:lastRenderedPageBreak/>
          <w:t>6.1.22.3</w:t>
        </w:r>
        <w:r w:rsidRPr="00FD744C">
          <w:tab/>
          <w:t>Test description</w:t>
        </w:r>
        <w:bookmarkEnd w:id="351"/>
        <w:bookmarkEnd w:id="352"/>
        <w:bookmarkEnd w:id="353"/>
      </w:ins>
    </w:p>
    <w:p w14:paraId="13705D7B" w14:textId="77777777" w:rsidR="00FD744C" w:rsidRPr="00FD744C" w:rsidRDefault="00FD744C" w:rsidP="00FD744C">
      <w:pPr>
        <w:pStyle w:val="H6"/>
        <w:rPr>
          <w:ins w:id="385" w:author="Jason Kahn" w:date="2023-08-24T01:41:00Z"/>
        </w:rPr>
      </w:pPr>
      <w:bookmarkStart w:id="386" w:name="_Toc52782342"/>
      <w:bookmarkStart w:id="387" w:name="_Toc52782953"/>
      <w:bookmarkStart w:id="388" w:name="_Toc59042822"/>
      <w:ins w:id="389" w:author="Jason Kahn" w:date="2023-08-24T01:41:00Z">
        <w:r w:rsidRPr="00FD744C">
          <w:t>6.1.22.3.1</w:t>
        </w:r>
        <w:r w:rsidRPr="00FD744C">
          <w:tab/>
          <w:t>Pre-test conditions</w:t>
        </w:r>
        <w:bookmarkEnd w:id="386"/>
        <w:bookmarkEnd w:id="387"/>
        <w:bookmarkEnd w:id="388"/>
      </w:ins>
    </w:p>
    <w:p w14:paraId="58BEEF47" w14:textId="77777777" w:rsidR="00FD744C" w:rsidRPr="00FD744C" w:rsidRDefault="00FD744C" w:rsidP="00FD744C">
      <w:pPr>
        <w:pStyle w:val="H6"/>
        <w:rPr>
          <w:ins w:id="390" w:author="Jason Kahn" w:date="2023-08-24T01:41:00Z"/>
        </w:rPr>
      </w:pPr>
      <w:ins w:id="391" w:author="Jason Kahn" w:date="2023-08-24T01:41:00Z">
        <w:r w:rsidRPr="00FD744C">
          <w:t>System Simulator:</w:t>
        </w:r>
      </w:ins>
    </w:p>
    <w:p w14:paraId="2FEE6E74" w14:textId="77777777" w:rsidR="00FD744C" w:rsidRPr="00FD744C" w:rsidRDefault="00FD744C" w:rsidP="00FD744C">
      <w:pPr>
        <w:pStyle w:val="B10"/>
        <w:rPr>
          <w:ins w:id="392" w:author="Jason Kahn" w:date="2023-08-24T01:41:00Z"/>
        </w:rPr>
      </w:pPr>
      <w:ins w:id="393" w:author="Jason Kahn" w:date="2023-08-24T01:41:00Z">
        <w:r w:rsidRPr="00FD744C">
          <w:t>-</w:t>
        </w:r>
        <w:r w:rsidRPr="00FD744C">
          <w:tab/>
          <w:t>SS (</w:t>
        </w:r>
        <w:proofErr w:type="spellStart"/>
        <w:r w:rsidRPr="00FD744C">
          <w:t>MCData</w:t>
        </w:r>
        <w:proofErr w:type="spellEnd"/>
        <w:r w:rsidRPr="00FD744C">
          <w:t xml:space="preserve"> server)</w:t>
        </w:r>
      </w:ins>
    </w:p>
    <w:p w14:paraId="6910350D" w14:textId="77777777" w:rsidR="00FD744C" w:rsidRPr="00FD744C" w:rsidRDefault="00FD744C" w:rsidP="00FD744C">
      <w:pPr>
        <w:pStyle w:val="B10"/>
        <w:rPr>
          <w:ins w:id="394" w:author="Jason Kahn" w:date="2023-08-24T01:41:00Z"/>
        </w:rPr>
      </w:pPr>
      <w:ins w:id="395" w:author="Jason Kahn" w:date="2023-08-24T01:41:00Z">
        <w:r w:rsidRPr="00FD744C">
          <w:t>-</w:t>
        </w:r>
        <w:r w:rsidRPr="00FD744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2DD0168E" w14:textId="77777777" w:rsidR="00FD744C" w:rsidRPr="00FD744C" w:rsidRDefault="00FD744C" w:rsidP="00FD744C">
      <w:pPr>
        <w:pStyle w:val="H6"/>
        <w:rPr>
          <w:ins w:id="396" w:author="Jason Kahn" w:date="2023-08-24T01:41:00Z"/>
        </w:rPr>
      </w:pPr>
      <w:ins w:id="397" w:author="Jason Kahn" w:date="2023-08-24T01:41:00Z">
        <w:r w:rsidRPr="00FD744C">
          <w:t>IUT:</w:t>
        </w:r>
      </w:ins>
    </w:p>
    <w:p w14:paraId="22FE0F78" w14:textId="77777777" w:rsidR="00FD744C" w:rsidRPr="00FD744C" w:rsidRDefault="00FD744C" w:rsidP="00FD744C">
      <w:pPr>
        <w:pStyle w:val="B10"/>
        <w:rPr>
          <w:ins w:id="398" w:author="Jason Kahn" w:date="2023-08-24T01:41:00Z"/>
        </w:rPr>
      </w:pPr>
      <w:ins w:id="399" w:author="Jason Kahn" w:date="2023-08-24T01:41:00Z">
        <w:r w:rsidRPr="00FD744C">
          <w:t>-</w:t>
        </w:r>
        <w:r w:rsidRPr="00FD744C">
          <w:tab/>
          <w:t>UE (</w:t>
        </w:r>
        <w:proofErr w:type="spellStart"/>
        <w:r w:rsidRPr="00FD744C">
          <w:t>MCData</w:t>
        </w:r>
        <w:proofErr w:type="spellEnd"/>
        <w:r w:rsidRPr="00FD744C">
          <w:t xml:space="preserve"> client)</w:t>
        </w:r>
      </w:ins>
    </w:p>
    <w:p w14:paraId="07A425D2" w14:textId="77777777" w:rsidR="00FD744C" w:rsidRPr="00FD744C" w:rsidRDefault="00FD744C" w:rsidP="00FD744C">
      <w:pPr>
        <w:pStyle w:val="B10"/>
        <w:rPr>
          <w:ins w:id="400" w:author="Jason Kahn" w:date="2023-08-24T01:41:00Z"/>
        </w:rPr>
      </w:pPr>
      <w:ins w:id="401" w:author="Jason Kahn" w:date="2023-08-24T01:41:00Z">
        <w:r w:rsidRPr="00FD744C">
          <w:t>-</w:t>
        </w:r>
        <w:r w:rsidRPr="00FD744C">
          <w:tab/>
          <w:t>The test USIM set as defined in TS 36.579-1 [2] clause 5.5.10 is inserted.</w:t>
        </w:r>
      </w:ins>
    </w:p>
    <w:p w14:paraId="3F4B97BF" w14:textId="77777777" w:rsidR="00FD744C" w:rsidRPr="00FD744C" w:rsidRDefault="00FD744C" w:rsidP="00FD744C">
      <w:pPr>
        <w:pStyle w:val="H6"/>
        <w:rPr>
          <w:ins w:id="402" w:author="Jason Kahn" w:date="2023-08-24T01:41:00Z"/>
        </w:rPr>
      </w:pPr>
      <w:ins w:id="403" w:author="Jason Kahn" w:date="2023-08-24T01:41:00Z">
        <w:r w:rsidRPr="00FD744C">
          <w:t>Preamble:</w:t>
        </w:r>
      </w:ins>
    </w:p>
    <w:p w14:paraId="5209458A" w14:textId="77777777" w:rsidR="00FD744C" w:rsidRPr="00FD744C" w:rsidRDefault="00FD744C" w:rsidP="00FD744C">
      <w:pPr>
        <w:pStyle w:val="B10"/>
        <w:rPr>
          <w:ins w:id="404" w:author="Jason Kahn" w:date="2023-08-24T01:41:00Z"/>
        </w:rPr>
      </w:pPr>
      <w:ins w:id="405" w:author="Jason Kahn" w:date="2023-08-24T01:41:00Z">
        <w:r w:rsidRPr="00FD744C">
          <w:t>-</w:t>
        </w:r>
        <w:r w:rsidRPr="00FD744C">
          <w:tab/>
          <w:t>The &lt;max-payload-size-</w:t>
        </w:r>
        <w:proofErr w:type="spellStart"/>
        <w:r w:rsidRPr="00FD744C">
          <w:t>sds</w:t>
        </w:r>
        <w:proofErr w:type="spellEnd"/>
        <w:r w:rsidRPr="00FD744C">
          <w:t>-</w:t>
        </w:r>
        <w:proofErr w:type="spellStart"/>
        <w:r w:rsidRPr="00FD744C">
          <w:t>cplane</w:t>
        </w:r>
        <w:proofErr w:type="spellEnd"/>
        <w:r w:rsidRPr="00FD744C">
          <w:t xml:space="preserve">-bytes&gt; element of the </w:t>
        </w:r>
        <w:proofErr w:type="spellStart"/>
        <w:r w:rsidRPr="00FD744C">
          <w:t>MCData</w:t>
        </w:r>
        <w:proofErr w:type="spellEnd"/>
        <w:r w:rsidRPr="00FD744C">
          <w:t xml:space="preserve"> Service Configuration document shall be set to 0 to force the </w:t>
        </w:r>
        <w:proofErr w:type="spellStart"/>
        <w:r w:rsidRPr="00FD744C">
          <w:t>MCData</w:t>
        </w:r>
        <w:proofErr w:type="spellEnd"/>
        <w:r w:rsidRPr="00FD744C">
          <w:t xml:space="preserve"> client to send the data using the media plane.</w:t>
        </w:r>
      </w:ins>
    </w:p>
    <w:p w14:paraId="48BDA017" w14:textId="77777777" w:rsidR="00FD744C" w:rsidRPr="00FD744C" w:rsidRDefault="00FD744C" w:rsidP="00FD744C">
      <w:pPr>
        <w:pStyle w:val="B10"/>
        <w:rPr>
          <w:ins w:id="406" w:author="Jason Kahn" w:date="2023-08-24T01:41:00Z"/>
        </w:rPr>
      </w:pPr>
      <w:ins w:id="407" w:author="Jason Kahn" w:date="2023-08-24T01:41:00Z">
        <w:r w:rsidRPr="00FD744C">
          <w:t>-</w:t>
        </w:r>
        <w:r w:rsidRPr="00FD744C">
          <w:tab/>
          <w:t>The UE has performed procedure '</w:t>
        </w:r>
        <w:proofErr w:type="spellStart"/>
        <w:r w:rsidRPr="00FD744C">
          <w:t>MCData</w:t>
        </w:r>
        <w:proofErr w:type="spellEnd"/>
        <w:r w:rsidRPr="00FD744C">
          <w:t xml:space="preserve"> UE registration' as specified in TS 36.579-1 [2] clause 5.4.2B.</w:t>
        </w:r>
      </w:ins>
    </w:p>
    <w:p w14:paraId="2DB36DD8" w14:textId="77777777" w:rsidR="00FD744C" w:rsidRPr="00FD744C" w:rsidRDefault="00FD744C" w:rsidP="00FD744C">
      <w:pPr>
        <w:pStyle w:val="B10"/>
        <w:rPr>
          <w:ins w:id="408" w:author="Jason Kahn" w:date="2023-08-24T01:41:00Z"/>
        </w:rPr>
      </w:pPr>
      <w:ins w:id="409" w:author="Jason Kahn" w:date="2023-08-24T01:41:00Z">
        <w:r w:rsidRPr="00FD744C">
          <w:t>-</w:t>
        </w:r>
        <w:r w:rsidRPr="00FD744C">
          <w:tab/>
          <w:t>The UE has performed procedure 'MCX Authorization/Configuration and Key Generation' as specified in TS 36.579-1 [2] clause 5.3.2.</w:t>
        </w:r>
      </w:ins>
    </w:p>
    <w:p w14:paraId="5789C8FD" w14:textId="77777777" w:rsidR="00FD744C" w:rsidRPr="00FD744C" w:rsidRDefault="00FD744C" w:rsidP="00FD744C">
      <w:pPr>
        <w:pStyle w:val="B10"/>
        <w:rPr>
          <w:ins w:id="410" w:author="Jason Kahn" w:date="2023-08-24T01:41:00Z"/>
        </w:rPr>
      </w:pPr>
      <w:ins w:id="411" w:author="Jason Kahn" w:date="2023-08-24T01:41:00Z">
        <w:r w:rsidRPr="00FD744C">
          <w:t>-</w:t>
        </w:r>
        <w:r w:rsidRPr="00FD744C">
          <w:tab/>
          <w:t>The UE has performed procedure 'UE initiated MCX functional alias status determination and subscription' as specified in TS 36.579-1 [2] clause 5.3.36.</w:t>
        </w:r>
      </w:ins>
    </w:p>
    <w:p w14:paraId="5BF083BA" w14:textId="77777777" w:rsidR="00FD744C" w:rsidRPr="00FD744C" w:rsidRDefault="00FD744C" w:rsidP="00FD744C">
      <w:pPr>
        <w:pStyle w:val="B10"/>
        <w:rPr>
          <w:ins w:id="412" w:author="Jason Kahn" w:date="2023-08-24T01:41:00Z"/>
        </w:rPr>
      </w:pPr>
      <w:ins w:id="413" w:author="Jason Kahn" w:date="2023-08-24T01:41:00Z">
        <w:r w:rsidRPr="00FD744C">
          <w:t>-</w:t>
        </w:r>
        <w:r w:rsidRPr="00FD744C">
          <w:tab/>
          <w:t>The UE has performed procedure 'UE initiated MCX functional alias status change' as specified in TS 36.579-1 [2] clause 5.3.37.</w:t>
        </w:r>
      </w:ins>
    </w:p>
    <w:p w14:paraId="34FA4D0A" w14:textId="77777777" w:rsidR="00FD744C" w:rsidRPr="00FD744C" w:rsidRDefault="00FD744C" w:rsidP="00FD744C">
      <w:pPr>
        <w:pStyle w:val="B10"/>
        <w:rPr>
          <w:ins w:id="414" w:author="Jason Kahn" w:date="2023-08-24T01:41:00Z"/>
        </w:rPr>
      </w:pPr>
      <w:ins w:id="415" w:author="Jason Kahn" w:date="2023-08-24T01:41:00Z">
        <w:r w:rsidRPr="00FD744C">
          <w:t>-</w:t>
        </w:r>
        <w:r w:rsidRPr="00FD744C">
          <w:tab/>
          <w:t>UE States at the end of the preamble</w:t>
        </w:r>
      </w:ins>
    </w:p>
    <w:p w14:paraId="016A43A4" w14:textId="77777777" w:rsidR="00FD744C" w:rsidRPr="00FD744C" w:rsidRDefault="00FD744C" w:rsidP="00FD744C">
      <w:pPr>
        <w:pStyle w:val="B2"/>
        <w:rPr>
          <w:ins w:id="416" w:author="Jason Kahn" w:date="2023-08-24T01:41:00Z"/>
        </w:rPr>
      </w:pPr>
      <w:ins w:id="417" w:author="Jason Kahn" w:date="2023-08-24T01:41:00Z">
        <w:r w:rsidRPr="00FD744C">
          <w:t>-</w:t>
        </w:r>
        <w:r w:rsidRPr="00FD744C">
          <w:tab/>
          <w:t>The UE is in E-UTRA Registered, Idle Mode state.</w:t>
        </w:r>
      </w:ins>
    </w:p>
    <w:p w14:paraId="64B1973C" w14:textId="77777777" w:rsidR="00FD744C" w:rsidRPr="00FD744C" w:rsidRDefault="00FD744C" w:rsidP="00FD744C">
      <w:pPr>
        <w:pStyle w:val="B2"/>
        <w:rPr>
          <w:ins w:id="418" w:author="Jason Kahn" w:date="2023-08-24T01:41:00Z"/>
        </w:rPr>
      </w:pPr>
      <w:ins w:id="419" w:author="Jason Kahn" w:date="2023-08-24T01:41:00Z">
        <w:r w:rsidRPr="00FD744C">
          <w:t>-</w:t>
        </w:r>
        <w:r w:rsidRPr="00FD744C">
          <w:tab/>
          <w:t xml:space="preserve">The </w:t>
        </w:r>
        <w:proofErr w:type="spellStart"/>
        <w:r w:rsidRPr="00FD744C">
          <w:t>MCData</w:t>
        </w:r>
        <w:proofErr w:type="spellEnd"/>
        <w:r w:rsidRPr="00FD744C">
          <w:t xml:space="preserve"> Client Application has been activated and User has registered-in as the MCDATA User with the Server as active user at the Client.</w:t>
        </w:r>
      </w:ins>
    </w:p>
    <w:p w14:paraId="0C03BC88" w14:textId="77777777" w:rsidR="00FD744C" w:rsidRPr="00FD744C" w:rsidRDefault="00FD744C" w:rsidP="00FD744C">
      <w:pPr>
        <w:pStyle w:val="H6"/>
        <w:rPr>
          <w:ins w:id="420" w:author="Jason Kahn" w:date="2023-08-24T01:41:00Z"/>
        </w:rPr>
      </w:pPr>
      <w:bookmarkStart w:id="421" w:name="_Toc52782343"/>
      <w:bookmarkStart w:id="422" w:name="_Toc52782954"/>
      <w:bookmarkStart w:id="423" w:name="_Toc59042823"/>
      <w:ins w:id="424" w:author="Jason Kahn" w:date="2023-08-24T01:41:00Z">
        <w:r w:rsidRPr="00FD744C">
          <w:lastRenderedPageBreak/>
          <w:t>6.1.22.3.2</w:t>
        </w:r>
        <w:r w:rsidRPr="00FD744C">
          <w:tab/>
          <w:t>Test procedure sequence</w:t>
        </w:r>
        <w:bookmarkEnd w:id="421"/>
        <w:bookmarkEnd w:id="422"/>
        <w:bookmarkEnd w:id="423"/>
      </w:ins>
    </w:p>
    <w:p w14:paraId="06646349" w14:textId="77777777" w:rsidR="00FD744C" w:rsidRPr="00FD744C" w:rsidRDefault="00FD744C" w:rsidP="00FD744C">
      <w:pPr>
        <w:pStyle w:val="TH"/>
        <w:rPr>
          <w:ins w:id="425" w:author="Jason Kahn" w:date="2023-08-24T01:41:00Z"/>
        </w:rPr>
      </w:pPr>
      <w:ins w:id="426" w:author="Jason Kahn" w:date="2023-08-24T01:41:00Z">
        <w:r w:rsidRPr="00FD744C">
          <w:t>Table 6.1.22.3.2-1: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D744C" w:rsidRPr="00FD744C" w14:paraId="2A5A2343" w14:textId="77777777" w:rsidTr="00F73A9E">
        <w:trPr>
          <w:ins w:id="427" w:author="Jason Kahn" w:date="2023-08-24T01:41:00Z"/>
        </w:trPr>
        <w:tc>
          <w:tcPr>
            <w:tcW w:w="649" w:type="dxa"/>
            <w:tcBorders>
              <w:top w:val="single" w:sz="4" w:space="0" w:color="auto"/>
              <w:left w:val="single" w:sz="4" w:space="0" w:color="auto"/>
              <w:bottom w:val="nil"/>
              <w:right w:val="single" w:sz="4" w:space="0" w:color="auto"/>
            </w:tcBorders>
            <w:hideMark/>
          </w:tcPr>
          <w:p w14:paraId="54418BA2" w14:textId="77777777" w:rsidR="00FD744C" w:rsidRPr="00FD744C" w:rsidRDefault="00FD744C" w:rsidP="00F73A9E">
            <w:pPr>
              <w:pStyle w:val="TAH"/>
              <w:rPr>
                <w:ins w:id="428" w:author="Jason Kahn" w:date="2023-08-24T01:41:00Z"/>
              </w:rPr>
            </w:pPr>
            <w:ins w:id="429" w:author="Jason Kahn" w:date="2023-08-24T01:41:00Z">
              <w:r w:rsidRPr="00FD744C">
                <w:t>St</w:t>
              </w:r>
            </w:ins>
          </w:p>
        </w:tc>
        <w:tc>
          <w:tcPr>
            <w:tcW w:w="3970" w:type="dxa"/>
            <w:tcBorders>
              <w:top w:val="single" w:sz="4" w:space="0" w:color="auto"/>
              <w:left w:val="single" w:sz="4" w:space="0" w:color="auto"/>
              <w:bottom w:val="nil"/>
              <w:right w:val="single" w:sz="4" w:space="0" w:color="auto"/>
            </w:tcBorders>
            <w:hideMark/>
          </w:tcPr>
          <w:p w14:paraId="7196B4D1" w14:textId="77777777" w:rsidR="00FD744C" w:rsidRPr="00FD744C" w:rsidRDefault="00FD744C" w:rsidP="00F73A9E">
            <w:pPr>
              <w:pStyle w:val="TAH"/>
              <w:rPr>
                <w:ins w:id="430" w:author="Jason Kahn" w:date="2023-08-24T01:41:00Z"/>
              </w:rPr>
            </w:pPr>
            <w:ins w:id="431" w:author="Jason Kahn" w:date="2023-08-24T01:41:00Z">
              <w:r w:rsidRPr="00FD744C">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DA3B681" w14:textId="77777777" w:rsidR="00FD744C" w:rsidRPr="00FD744C" w:rsidRDefault="00FD744C" w:rsidP="00F73A9E">
            <w:pPr>
              <w:pStyle w:val="TAH"/>
              <w:rPr>
                <w:ins w:id="432" w:author="Jason Kahn" w:date="2023-08-24T01:41:00Z"/>
              </w:rPr>
            </w:pPr>
            <w:ins w:id="433" w:author="Jason Kahn" w:date="2023-08-24T01:41:00Z">
              <w:r w:rsidRPr="00FD744C">
                <w:t>Message Sequence</w:t>
              </w:r>
            </w:ins>
          </w:p>
        </w:tc>
        <w:tc>
          <w:tcPr>
            <w:tcW w:w="567" w:type="dxa"/>
            <w:tcBorders>
              <w:top w:val="single" w:sz="4" w:space="0" w:color="auto"/>
              <w:left w:val="single" w:sz="4" w:space="0" w:color="auto"/>
              <w:bottom w:val="nil"/>
              <w:right w:val="single" w:sz="4" w:space="0" w:color="auto"/>
            </w:tcBorders>
            <w:hideMark/>
          </w:tcPr>
          <w:p w14:paraId="4C9D4103" w14:textId="77777777" w:rsidR="00FD744C" w:rsidRPr="00FD744C" w:rsidRDefault="00FD744C" w:rsidP="00F73A9E">
            <w:pPr>
              <w:pStyle w:val="TAH"/>
              <w:rPr>
                <w:ins w:id="434" w:author="Jason Kahn" w:date="2023-08-24T01:41:00Z"/>
              </w:rPr>
            </w:pPr>
            <w:ins w:id="435" w:author="Jason Kahn" w:date="2023-08-24T01:41:00Z">
              <w:r w:rsidRPr="00FD744C">
                <w:t>TP</w:t>
              </w:r>
            </w:ins>
          </w:p>
        </w:tc>
        <w:tc>
          <w:tcPr>
            <w:tcW w:w="892" w:type="dxa"/>
            <w:tcBorders>
              <w:top w:val="single" w:sz="4" w:space="0" w:color="auto"/>
              <w:left w:val="single" w:sz="4" w:space="0" w:color="auto"/>
              <w:bottom w:val="nil"/>
              <w:right w:val="single" w:sz="4" w:space="0" w:color="auto"/>
            </w:tcBorders>
            <w:hideMark/>
          </w:tcPr>
          <w:p w14:paraId="47D3FB3D" w14:textId="77777777" w:rsidR="00FD744C" w:rsidRPr="00FD744C" w:rsidRDefault="00FD744C" w:rsidP="00F73A9E">
            <w:pPr>
              <w:pStyle w:val="TAH"/>
              <w:rPr>
                <w:ins w:id="436" w:author="Jason Kahn" w:date="2023-08-24T01:41:00Z"/>
              </w:rPr>
            </w:pPr>
            <w:ins w:id="437" w:author="Jason Kahn" w:date="2023-08-24T01:41:00Z">
              <w:r w:rsidRPr="00FD744C">
                <w:t>Verdict</w:t>
              </w:r>
            </w:ins>
          </w:p>
        </w:tc>
      </w:tr>
      <w:tr w:rsidR="00FD744C" w:rsidRPr="00FD744C" w14:paraId="09430E68" w14:textId="77777777" w:rsidTr="00F73A9E">
        <w:trPr>
          <w:ins w:id="438" w:author="Jason Kahn" w:date="2023-08-24T01:41:00Z"/>
        </w:trPr>
        <w:tc>
          <w:tcPr>
            <w:tcW w:w="649" w:type="dxa"/>
            <w:tcBorders>
              <w:top w:val="nil"/>
              <w:left w:val="single" w:sz="4" w:space="0" w:color="auto"/>
              <w:bottom w:val="single" w:sz="4" w:space="0" w:color="auto"/>
              <w:right w:val="single" w:sz="4" w:space="0" w:color="auto"/>
            </w:tcBorders>
          </w:tcPr>
          <w:p w14:paraId="5F077B7C" w14:textId="77777777" w:rsidR="00FD744C" w:rsidRPr="00FD744C" w:rsidRDefault="00FD744C" w:rsidP="00F73A9E">
            <w:pPr>
              <w:pStyle w:val="TAH"/>
              <w:rPr>
                <w:ins w:id="439" w:author="Jason Kahn" w:date="2023-08-24T01:41:00Z"/>
              </w:rPr>
            </w:pPr>
          </w:p>
        </w:tc>
        <w:tc>
          <w:tcPr>
            <w:tcW w:w="3970" w:type="dxa"/>
            <w:tcBorders>
              <w:top w:val="nil"/>
              <w:left w:val="single" w:sz="4" w:space="0" w:color="auto"/>
              <w:bottom w:val="single" w:sz="4" w:space="0" w:color="auto"/>
              <w:right w:val="single" w:sz="4" w:space="0" w:color="auto"/>
            </w:tcBorders>
          </w:tcPr>
          <w:p w14:paraId="3D191C17" w14:textId="77777777" w:rsidR="00FD744C" w:rsidRPr="00FD744C" w:rsidRDefault="00FD744C" w:rsidP="00F73A9E">
            <w:pPr>
              <w:pStyle w:val="TAH"/>
              <w:rPr>
                <w:ins w:id="440" w:author="Jason Kahn" w:date="2023-08-24T01:41:00Z"/>
              </w:rPr>
            </w:pPr>
          </w:p>
        </w:tc>
        <w:tc>
          <w:tcPr>
            <w:tcW w:w="709" w:type="dxa"/>
            <w:tcBorders>
              <w:top w:val="single" w:sz="4" w:space="0" w:color="auto"/>
              <w:left w:val="single" w:sz="4" w:space="0" w:color="auto"/>
              <w:bottom w:val="single" w:sz="4" w:space="0" w:color="auto"/>
              <w:right w:val="single" w:sz="4" w:space="0" w:color="auto"/>
            </w:tcBorders>
            <w:hideMark/>
          </w:tcPr>
          <w:p w14:paraId="0757623F" w14:textId="77777777" w:rsidR="00FD744C" w:rsidRPr="00FD744C" w:rsidRDefault="00FD744C" w:rsidP="00F73A9E">
            <w:pPr>
              <w:pStyle w:val="TAH"/>
              <w:rPr>
                <w:ins w:id="441" w:author="Jason Kahn" w:date="2023-08-24T01:41:00Z"/>
              </w:rPr>
            </w:pPr>
            <w:ins w:id="442" w:author="Jason Kahn" w:date="2023-08-24T01:41:00Z">
              <w:r w:rsidRPr="00FD744C">
                <w:t>U - S</w:t>
              </w:r>
            </w:ins>
          </w:p>
        </w:tc>
        <w:tc>
          <w:tcPr>
            <w:tcW w:w="2978" w:type="dxa"/>
            <w:tcBorders>
              <w:top w:val="single" w:sz="4" w:space="0" w:color="auto"/>
              <w:left w:val="single" w:sz="4" w:space="0" w:color="auto"/>
              <w:bottom w:val="single" w:sz="4" w:space="0" w:color="auto"/>
              <w:right w:val="single" w:sz="4" w:space="0" w:color="auto"/>
            </w:tcBorders>
            <w:hideMark/>
          </w:tcPr>
          <w:p w14:paraId="3E60ADBB" w14:textId="77777777" w:rsidR="00FD744C" w:rsidRPr="00FD744C" w:rsidRDefault="00FD744C" w:rsidP="00F73A9E">
            <w:pPr>
              <w:pStyle w:val="TAH"/>
              <w:rPr>
                <w:ins w:id="443" w:author="Jason Kahn" w:date="2023-08-24T01:41:00Z"/>
              </w:rPr>
            </w:pPr>
            <w:ins w:id="444" w:author="Jason Kahn" w:date="2023-08-24T01:41:00Z">
              <w:r w:rsidRPr="00FD744C">
                <w:t>Message</w:t>
              </w:r>
            </w:ins>
          </w:p>
        </w:tc>
        <w:tc>
          <w:tcPr>
            <w:tcW w:w="567" w:type="dxa"/>
            <w:tcBorders>
              <w:top w:val="nil"/>
              <w:left w:val="single" w:sz="4" w:space="0" w:color="auto"/>
              <w:bottom w:val="single" w:sz="4" w:space="0" w:color="auto"/>
              <w:right w:val="single" w:sz="4" w:space="0" w:color="auto"/>
            </w:tcBorders>
          </w:tcPr>
          <w:p w14:paraId="1DF5A42B" w14:textId="77777777" w:rsidR="00FD744C" w:rsidRPr="00FD744C" w:rsidRDefault="00FD744C" w:rsidP="00F73A9E">
            <w:pPr>
              <w:pStyle w:val="TAH"/>
              <w:rPr>
                <w:ins w:id="445" w:author="Jason Kahn" w:date="2023-08-24T01:41:00Z"/>
              </w:rPr>
            </w:pPr>
          </w:p>
        </w:tc>
        <w:tc>
          <w:tcPr>
            <w:tcW w:w="892" w:type="dxa"/>
            <w:tcBorders>
              <w:top w:val="nil"/>
              <w:left w:val="single" w:sz="4" w:space="0" w:color="auto"/>
              <w:bottom w:val="single" w:sz="4" w:space="0" w:color="auto"/>
              <w:right w:val="single" w:sz="4" w:space="0" w:color="auto"/>
            </w:tcBorders>
          </w:tcPr>
          <w:p w14:paraId="73A7D92A" w14:textId="77777777" w:rsidR="00FD744C" w:rsidRPr="00FD744C" w:rsidRDefault="00FD744C" w:rsidP="00F73A9E">
            <w:pPr>
              <w:pStyle w:val="TAH"/>
              <w:rPr>
                <w:ins w:id="446" w:author="Jason Kahn" w:date="2023-08-24T01:41:00Z"/>
              </w:rPr>
            </w:pPr>
          </w:p>
        </w:tc>
      </w:tr>
      <w:tr w:rsidR="00FD744C" w:rsidRPr="00FD744C" w14:paraId="1738924B" w14:textId="77777777" w:rsidTr="00F73A9E">
        <w:trPr>
          <w:ins w:id="447" w:author="Jason Kahn" w:date="2023-08-24T01:41:00Z"/>
        </w:trPr>
        <w:tc>
          <w:tcPr>
            <w:tcW w:w="649" w:type="dxa"/>
            <w:tcBorders>
              <w:top w:val="single" w:sz="4" w:space="0" w:color="auto"/>
              <w:left w:val="single" w:sz="4" w:space="0" w:color="auto"/>
              <w:bottom w:val="single" w:sz="4" w:space="0" w:color="auto"/>
              <w:right w:val="single" w:sz="4" w:space="0" w:color="auto"/>
            </w:tcBorders>
            <w:hideMark/>
          </w:tcPr>
          <w:p w14:paraId="6C8C5FDB" w14:textId="77777777" w:rsidR="00FD744C" w:rsidRPr="00FD744C" w:rsidRDefault="00FD744C" w:rsidP="00F73A9E">
            <w:pPr>
              <w:pStyle w:val="TAC"/>
              <w:rPr>
                <w:ins w:id="448" w:author="Jason Kahn" w:date="2023-08-24T01:41:00Z"/>
              </w:rPr>
            </w:pPr>
            <w:ins w:id="449" w:author="Jason Kahn" w:date="2023-08-24T01:41:00Z">
              <w:r w:rsidRPr="00FD744C">
                <w:t>1</w:t>
              </w:r>
            </w:ins>
          </w:p>
        </w:tc>
        <w:tc>
          <w:tcPr>
            <w:tcW w:w="3970" w:type="dxa"/>
            <w:tcBorders>
              <w:top w:val="single" w:sz="4" w:space="0" w:color="auto"/>
              <w:left w:val="single" w:sz="4" w:space="0" w:color="auto"/>
              <w:bottom w:val="single" w:sz="4" w:space="0" w:color="auto"/>
              <w:right w:val="single" w:sz="4" w:space="0" w:color="auto"/>
            </w:tcBorders>
            <w:hideMark/>
          </w:tcPr>
          <w:p w14:paraId="6046379D" w14:textId="77777777" w:rsidR="00FD744C" w:rsidRPr="00FD744C" w:rsidRDefault="00FD744C" w:rsidP="00F73A9E">
            <w:pPr>
              <w:pStyle w:val="TAL"/>
              <w:rPr>
                <w:ins w:id="450" w:author="Jason Kahn" w:date="2023-08-24T01:41:00Z"/>
              </w:rPr>
            </w:pPr>
            <w:ins w:id="451" w:author="Jason Kahn" w:date="2023-08-24T01:41:00Z">
              <w:r w:rsidRPr="00FD744C">
                <w:t>Make the UE (</w:t>
              </w:r>
              <w:proofErr w:type="spellStart"/>
              <w:r w:rsidRPr="00FD744C">
                <w:t>MCData</w:t>
              </w:r>
              <w:proofErr w:type="spellEnd"/>
              <w:r w:rsidRPr="00FD744C">
                <w:t xml:space="preserve"> client) send a one-to-one standalone SDS message with disposition request "</w:t>
              </w:r>
              <w:r w:rsidRPr="00FD744C">
                <w:rPr>
                  <w:b/>
                  <w:bCs/>
                </w:rPr>
                <w:t>DELIVERY</w:t>
              </w:r>
              <w:r w:rsidRPr="00FD744C">
                <w:t>" using an active Functional Alias.</w:t>
              </w:r>
            </w:ins>
          </w:p>
          <w:p w14:paraId="00D060F9" w14:textId="77777777" w:rsidR="00FD744C" w:rsidRPr="00FD744C" w:rsidRDefault="00FD744C" w:rsidP="00F73A9E">
            <w:pPr>
              <w:pStyle w:val="TAL"/>
              <w:rPr>
                <w:ins w:id="452" w:author="Jason Kahn" w:date="2023-08-24T01:41:00Z"/>
              </w:rPr>
            </w:pPr>
            <w:ins w:id="453" w:author="Jason Kahn" w:date="2023-08-24T01:41:00Z">
              <w:r w:rsidRPr="00FD744C">
                <w:t>(NOTE 1)</w:t>
              </w:r>
            </w:ins>
          </w:p>
        </w:tc>
        <w:tc>
          <w:tcPr>
            <w:tcW w:w="709" w:type="dxa"/>
            <w:tcBorders>
              <w:top w:val="single" w:sz="4" w:space="0" w:color="auto"/>
              <w:left w:val="single" w:sz="4" w:space="0" w:color="auto"/>
              <w:bottom w:val="single" w:sz="4" w:space="0" w:color="auto"/>
              <w:right w:val="single" w:sz="4" w:space="0" w:color="auto"/>
            </w:tcBorders>
            <w:hideMark/>
          </w:tcPr>
          <w:p w14:paraId="5524E940" w14:textId="77777777" w:rsidR="00FD744C" w:rsidRPr="00FD744C" w:rsidRDefault="00FD744C" w:rsidP="00F73A9E">
            <w:pPr>
              <w:pStyle w:val="TAC"/>
              <w:rPr>
                <w:ins w:id="454" w:author="Jason Kahn" w:date="2023-08-24T01:41:00Z"/>
              </w:rPr>
            </w:pPr>
            <w:ins w:id="455"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hideMark/>
          </w:tcPr>
          <w:p w14:paraId="04153052" w14:textId="77777777" w:rsidR="00FD744C" w:rsidRPr="00FD744C" w:rsidRDefault="00FD744C" w:rsidP="00F73A9E">
            <w:pPr>
              <w:pStyle w:val="TAL"/>
              <w:rPr>
                <w:ins w:id="456" w:author="Jason Kahn" w:date="2023-08-24T01:41:00Z"/>
              </w:rPr>
            </w:pPr>
            <w:ins w:id="457"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hideMark/>
          </w:tcPr>
          <w:p w14:paraId="3BEB603A" w14:textId="77777777" w:rsidR="00FD744C" w:rsidRPr="00FD744C" w:rsidRDefault="00FD744C" w:rsidP="00F73A9E">
            <w:pPr>
              <w:pStyle w:val="TAC"/>
              <w:rPr>
                <w:ins w:id="458" w:author="Jason Kahn" w:date="2023-08-24T01:41:00Z"/>
              </w:rPr>
            </w:pPr>
            <w:ins w:id="459" w:author="Jason Kahn" w:date="2023-08-24T01:41:00Z">
              <w:r w:rsidRPr="00FD744C">
                <w:t>-</w:t>
              </w:r>
            </w:ins>
          </w:p>
        </w:tc>
        <w:tc>
          <w:tcPr>
            <w:tcW w:w="892" w:type="dxa"/>
            <w:tcBorders>
              <w:top w:val="single" w:sz="4" w:space="0" w:color="auto"/>
              <w:left w:val="single" w:sz="4" w:space="0" w:color="auto"/>
              <w:bottom w:val="single" w:sz="4" w:space="0" w:color="auto"/>
              <w:right w:val="single" w:sz="4" w:space="0" w:color="auto"/>
            </w:tcBorders>
            <w:hideMark/>
          </w:tcPr>
          <w:p w14:paraId="4FD771E1" w14:textId="77777777" w:rsidR="00FD744C" w:rsidRPr="00FD744C" w:rsidRDefault="00FD744C" w:rsidP="00F73A9E">
            <w:pPr>
              <w:pStyle w:val="TAC"/>
              <w:rPr>
                <w:ins w:id="460" w:author="Jason Kahn" w:date="2023-08-24T01:41:00Z"/>
              </w:rPr>
            </w:pPr>
            <w:ins w:id="461" w:author="Jason Kahn" w:date="2023-08-24T01:41:00Z">
              <w:r w:rsidRPr="00FD744C">
                <w:t>-</w:t>
              </w:r>
            </w:ins>
          </w:p>
        </w:tc>
      </w:tr>
      <w:tr w:rsidR="00FD744C" w:rsidRPr="00FD744C" w14:paraId="2C673BBB" w14:textId="77777777" w:rsidTr="00F73A9E">
        <w:trPr>
          <w:ins w:id="462" w:author="Jason Kahn" w:date="2023-08-24T01:41:00Z"/>
        </w:trPr>
        <w:tc>
          <w:tcPr>
            <w:tcW w:w="649" w:type="dxa"/>
            <w:tcBorders>
              <w:top w:val="single" w:sz="4" w:space="0" w:color="auto"/>
              <w:left w:val="single" w:sz="4" w:space="0" w:color="auto"/>
              <w:bottom w:val="single" w:sz="4" w:space="0" w:color="auto"/>
              <w:right w:val="single" w:sz="4" w:space="0" w:color="auto"/>
            </w:tcBorders>
            <w:hideMark/>
          </w:tcPr>
          <w:p w14:paraId="7050FAA5" w14:textId="77777777" w:rsidR="00FD744C" w:rsidRPr="00FD744C" w:rsidRDefault="00FD744C" w:rsidP="00F73A9E">
            <w:pPr>
              <w:pStyle w:val="TAC"/>
              <w:rPr>
                <w:ins w:id="463" w:author="Jason Kahn" w:date="2023-08-24T01:41:00Z"/>
                <w:rFonts w:cs="Arial"/>
              </w:rPr>
            </w:pPr>
            <w:ins w:id="464" w:author="Jason Kahn" w:date="2023-08-24T01:41:00Z">
              <w:r w:rsidRPr="00FD744C">
                <w:t>2</w:t>
              </w:r>
            </w:ins>
          </w:p>
        </w:tc>
        <w:tc>
          <w:tcPr>
            <w:tcW w:w="3970" w:type="dxa"/>
            <w:tcBorders>
              <w:top w:val="single" w:sz="4" w:space="0" w:color="auto"/>
              <w:left w:val="single" w:sz="4" w:space="0" w:color="auto"/>
              <w:bottom w:val="single" w:sz="4" w:space="0" w:color="auto"/>
              <w:right w:val="single" w:sz="4" w:space="0" w:color="auto"/>
            </w:tcBorders>
            <w:hideMark/>
          </w:tcPr>
          <w:p w14:paraId="6DAC7D01" w14:textId="77777777" w:rsidR="00FD744C" w:rsidRPr="00FD744C" w:rsidRDefault="00FD744C" w:rsidP="00F73A9E">
            <w:pPr>
              <w:pStyle w:val="TAL"/>
              <w:rPr>
                <w:ins w:id="465" w:author="Jason Kahn" w:date="2023-08-24T01:41:00Z"/>
              </w:rPr>
            </w:pPr>
            <w:ins w:id="466" w:author="Jason Kahn" w:date="2023-08-24T01:41:00Z">
              <w:r w:rsidRPr="00FD744C">
                <w:t>Check: Does the UE (</w:t>
              </w:r>
              <w:proofErr w:type="spellStart"/>
              <w:r w:rsidRPr="00FD744C">
                <w:t>MCData</w:t>
              </w:r>
              <w:proofErr w:type="spellEnd"/>
              <w:r w:rsidRPr="00FD744C">
                <w:t xml:space="preserve"> client) correctly perform procedure '</w:t>
              </w:r>
              <w:r w:rsidRPr="00FD744C">
                <w:rPr>
                  <w:b/>
                  <w:bCs/>
                </w:rPr>
                <w:t xml:space="preserve">CO </w:t>
              </w:r>
              <w:proofErr w:type="spellStart"/>
              <w:r w:rsidRPr="00FD744C">
                <w:rPr>
                  <w:b/>
                  <w:bCs/>
                </w:rPr>
                <w:t>MCData</w:t>
              </w:r>
              <w:proofErr w:type="spellEnd"/>
              <w:r w:rsidRPr="00FD744C">
                <w:rPr>
                  <w:b/>
                  <w:bCs/>
                </w:rPr>
                <w:t xml:space="preserve"> Call Establishment</w:t>
              </w:r>
              <w:bookmarkStart w:id="467" w:name="_Hlk90983199"/>
              <w:r w:rsidRPr="00FD744C">
                <w:rPr>
                  <w:bCs/>
                </w:rPr>
                <w:t xml:space="preserve">' as described in TS 36.579-1 </w:t>
              </w:r>
              <w:r w:rsidRPr="00FD744C">
                <w:t>[2] Table 5.3C.2.3-1?</w:t>
              </w:r>
              <w:bookmarkEnd w:id="467"/>
            </w:ins>
          </w:p>
        </w:tc>
        <w:tc>
          <w:tcPr>
            <w:tcW w:w="709" w:type="dxa"/>
            <w:tcBorders>
              <w:top w:val="single" w:sz="4" w:space="0" w:color="auto"/>
              <w:left w:val="single" w:sz="4" w:space="0" w:color="auto"/>
              <w:bottom w:val="single" w:sz="4" w:space="0" w:color="auto"/>
              <w:right w:val="single" w:sz="4" w:space="0" w:color="auto"/>
            </w:tcBorders>
            <w:hideMark/>
          </w:tcPr>
          <w:p w14:paraId="0D449351" w14:textId="77777777" w:rsidR="00FD744C" w:rsidRPr="00FD744C" w:rsidRDefault="00FD744C" w:rsidP="00F73A9E">
            <w:pPr>
              <w:pStyle w:val="TAC"/>
              <w:rPr>
                <w:ins w:id="468" w:author="Jason Kahn" w:date="2023-08-24T01:41:00Z"/>
              </w:rPr>
            </w:pPr>
            <w:ins w:id="469"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hideMark/>
          </w:tcPr>
          <w:p w14:paraId="1AD438F5" w14:textId="77777777" w:rsidR="00FD744C" w:rsidRPr="00FD744C" w:rsidRDefault="00FD744C" w:rsidP="00F73A9E">
            <w:pPr>
              <w:pStyle w:val="TAL"/>
              <w:rPr>
                <w:ins w:id="470" w:author="Jason Kahn" w:date="2023-08-24T01:41:00Z"/>
              </w:rPr>
            </w:pPr>
            <w:ins w:id="471"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hideMark/>
          </w:tcPr>
          <w:p w14:paraId="5A99E120" w14:textId="77777777" w:rsidR="00FD744C" w:rsidRPr="00FD744C" w:rsidRDefault="00FD744C" w:rsidP="00F73A9E">
            <w:pPr>
              <w:pStyle w:val="TAC"/>
              <w:rPr>
                <w:ins w:id="472" w:author="Jason Kahn" w:date="2023-08-24T01:41:00Z"/>
              </w:rPr>
            </w:pPr>
            <w:ins w:id="473" w:author="Jason Kahn" w:date="2023-08-24T01:41:00Z">
              <w:r w:rsidRPr="00FD744C">
                <w:t>1,2</w:t>
              </w:r>
            </w:ins>
          </w:p>
        </w:tc>
        <w:tc>
          <w:tcPr>
            <w:tcW w:w="892" w:type="dxa"/>
            <w:tcBorders>
              <w:top w:val="single" w:sz="4" w:space="0" w:color="auto"/>
              <w:left w:val="single" w:sz="4" w:space="0" w:color="auto"/>
              <w:bottom w:val="single" w:sz="4" w:space="0" w:color="auto"/>
              <w:right w:val="single" w:sz="4" w:space="0" w:color="auto"/>
            </w:tcBorders>
            <w:hideMark/>
          </w:tcPr>
          <w:p w14:paraId="5C5E6576" w14:textId="77777777" w:rsidR="00FD744C" w:rsidRPr="00FD744C" w:rsidRDefault="00FD744C" w:rsidP="00F73A9E">
            <w:pPr>
              <w:pStyle w:val="TAC"/>
              <w:rPr>
                <w:ins w:id="474" w:author="Jason Kahn" w:date="2023-08-24T01:41:00Z"/>
              </w:rPr>
            </w:pPr>
            <w:ins w:id="475" w:author="Jason Kahn" w:date="2023-08-24T01:41:00Z">
              <w:r w:rsidRPr="00FD744C">
                <w:t>P</w:t>
              </w:r>
            </w:ins>
          </w:p>
        </w:tc>
      </w:tr>
      <w:tr w:rsidR="00FD744C" w:rsidRPr="00FD744C" w14:paraId="1B5E012E" w14:textId="77777777" w:rsidTr="00F73A9E">
        <w:trPr>
          <w:ins w:id="476" w:author="Jason Kahn" w:date="2023-08-24T01:41:00Z"/>
        </w:trPr>
        <w:tc>
          <w:tcPr>
            <w:tcW w:w="649" w:type="dxa"/>
            <w:tcBorders>
              <w:top w:val="single" w:sz="4" w:space="0" w:color="auto"/>
              <w:left w:val="single" w:sz="4" w:space="0" w:color="auto"/>
              <w:bottom w:val="single" w:sz="4" w:space="0" w:color="auto"/>
              <w:right w:val="single" w:sz="4" w:space="0" w:color="auto"/>
            </w:tcBorders>
          </w:tcPr>
          <w:p w14:paraId="0F6B42F0" w14:textId="77777777" w:rsidR="00FD744C" w:rsidRPr="00FD744C" w:rsidRDefault="00FD744C" w:rsidP="00F73A9E">
            <w:pPr>
              <w:pStyle w:val="TAC"/>
              <w:rPr>
                <w:ins w:id="477" w:author="Jason Kahn" w:date="2023-08-24T01:41:00Z"/>
              </w:rPr>
            </w:pPr>
            <w:ins w:id="478" w:author="Jason Kahn" w:date="2023-08-24T01:41:00Z">
              <w:r w:rsidRPr="00FD744C">
                <w:t>3</w:t>
              </w:r>
            </w:ins>
          </w:p>
        </w:tc>
        <w:tc>
          <w:tcPr>
            <w:tcW w:w="3970" w:type="dxa"/>
            <w:tcBorders>
              <w:top w:val="single" w:sz="4" w:space="0" w:color="auto"/>
              <w:left w:val="single" w:sz="4" w:space="0" w:color="auto"/>
              <w:bottom w:val="single" w:sz="4" w:space="0" w:color="auto"/>
              <w:right w:val="single" w:sz="4" w:space="0" w:color="auto"/>
            </w:tcBorders>
            <w:hideMark/>
          </w:tcPr>
          <w:p w14:paraId="20F3A80A" w14:textId="77777777" w:rsidR="00FD744C" w:rsidRPr="00FD744C" w:rsidRDefault="00FD744C" w:rsidP="00F73A9E">
            <w:pPr>
              <w:pStyle w:val="TAL"/>
              <w:rPr>
                <w:ins w:id="479" w:author="Jason Kahn" w:date="2023-08-24T01:41:00Z"/>
              </w:rPr>
            </w:pPr>
            <w:ins w:id="480" w:author="Jason Kahn" w:date="2023-08-24T01:41:00Z">
              <w:r w:rsidRPr="00FD744C">
                <w:t>Check: Does the UE (</w:t>
              </w:r>
              <w:proofErr w:type="spellStart"/>
              <w:r w:rsidRPr="00FD744C">
                <w:t>MCData</w:t>
              </w:r>
              <w:proofErr w:type="spellEnd"/>
              <w:r w:rsidRPr="00FD744C">
                <w:t xml:space="preserve"> client) correctly perform procedure 'CO MSRP message transfer' as described in TS 36.579-1 [2] Table 5.3C.4.3-1 to </w:t>
              </w:r>
              <w:r w:rsidRPr="00FD744C">
                <w:rPr>
                  <w:b/>
                  <w:bCs/>
                </w:rPr>
                <w:t>send an SDS message with disposition request "DELIVERY"</w:t>
              </w:r>
              <w:r w:rsidRPr="00FD744C">
                <w:t>?</w:t>
              </w:r>
            </w:ins>
          </w:p>
        </w:tc>
        <w:tc>
          <w:tcPr>
            <w:tcW w:w="709" w:type="dxa"/>
            <w:tcBorders>
              <w:top w:val="single" w:sz="4" w:space="0" w:color="auto"/>
              <w:left w:val="single" w:sz="4" w:space="0" w:color="auto"/>
              <w:bottom w:val="single" w:sz="4" w:space="0" w:color="auto"/>
              <w:right w:val="single" w:sz="4" w:space="0" w:color="auto"/>
            </w:tcBorders>
            <w:hideMark/>
          </w:tcPr>
          <w:p w14:paraId="3E82399C" w14:textId="77777777" w:rsidR="00FD744C" w:rsidRPr="00FD744C" w:rsidRDefault="00FD744C" w:rsidP="00F73A9E">
            <w:pPr>
              <w:pStyle w:val="TAC"/>
              <w:rPr>
                <w:ins w:id="481" w:author="Jason Kahn" w:date="2023-08-24T01:41:00Z"/>
              </w:rPr>
            </w:pPr>
            <w:ins w:id="482"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hideMark/>
          </w:tcPr>
          <w:p w14:paraId="24E8F56F" w14:textId="77777777" w:rsidR="00FD744C" w:rsidRPr="00FD744C" w:rsidRDefault="00FD744C" w:rsidP="00F73A9E">
            <w:pPr>
              <w:pStyle w:val="TAL"/>
              <w:rPr>
                <w:ins w:id="483" w:author="Jason Kahn" w:date="2023-08-24T01:41:00Z"/>
              </w:rPr>
            </w:pPr>
            <w:ins w:id="484"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hideMark/>
          </w:tcPr>
          <w:p w14:paraId="181C5C0C" w14:textId="77777777" w:rsidR="00FD744C" w:rsidRPr="00FD744C" w:rsidRDefault="00FD744C" w:rsidP="00F73A9E">
            <w:pPr>
              <w:pStyle w:val="TAC"/>
              <w:rPr>
                <w:ins w:id="485" w:author="Jason Kahn" w:date="2023-08-24T01:41:00Z"/>
              </w:rPr>
            </w:pPr>
            <w:ins w:id="486" w:author="Jason Kahn" w:date="2023-08-24T01:41:00Z">
              <w:r w:rsidRPr="00FD744C">
                <w:t>2</w:t>
              </w:r>
            </w:ins>
          </w:p>
        </w:tc>
        <w:tc>
          <w:tcPr>
            <w:tcW w:w="892" w:type="dxa"/>
            <w:tcBorders>
              <w:top w:val="single" w:sz="4" w:space="0" w:color="auto"/>
              <w:left w:val="single" w:sz="4" w:space="0" w:color="auto"/>
              <w:bottom w:val="single" w:sz="4" w:space="0" w:color="auto"/>
              <w:right w:val="single" w:sz="4" w:space="0" w:color="auto"/>
            </w:tcBorders>
            <w:hideMark/>
          </w:tcPr>
          <w:p w14:paraId="1303FF18" w14:textId="77777777" w:rsidR="00FD744C" w:rsidRPr="00FD744C" w:rsidRDefault="00FD744C" w:rsidP="00F73A9E">
            <w:pPr>
              <w:pStyle w:val="TAC"/>
              <w:rPr>
                <w:ins w:id="487" w:author="Jason Kahn" w:date="2023-08-24T01:41:00Z"/>
              </w:rPr>
            </w:pPr>
            <w:ins w:id="488" w:author="Jason Kahn" w:date="2023-08-24T01:41:00Z">
              <w:r w:rsidRPr="00FD744C">
                <w:t>P</w:t>
              </w:r>
            </w:ins>
          </w:p>
        </w:tc>
      </w:tr>
      <w:tr w:rsidR="00FD744C" w:rsidRPr="00FD744C" w14:paraId="08637EFD" w14:textId="77777777" w:rsidTr="00F73A9E">
        <w:trPr>
          <w:ins w:id="489" w:author="Jason Kahn" w:date="2023-08-24T01:41:00Z"/>
        </w:trPr>
        <w:tc>
          <w:tcPr>
            <w:tcW w:w="649" w:type="dxa"/>
            <w:tcBorders>
              <w:top w:val="single" w:sz="4" w:space="0" w:color="auto"/>
              <w:left w:val="single" w:sz="4" w:space="0" w:color="auto"/>
              <w:bottom w:val="single" w:sz="4" w:space="0" w:color="auto"/>
              <w:right w:val="single" w:sz="4" w:space="0" w:color="auto"/>
            </w:tcBorders>
          </w:tcPr>
          <w:p w14:paraId="006003CD" w14:textId="77777777" w:rsidR="00FD744C" w:rsidRPr="00FD744C" w:rsidRDefault="00FD744C" w:rsidP="00F73A9E">
            <w:pPr>
              <w:pStyle w:val="TAC"/>
              <w:rPr>
                <w:ins w:id="490" w:author="Jason Kahn" w:date="2023-08-24T01:41:00Z"/>
              </w:rPr>
            </w:pPr>
            <w:ins w:id="491" w:author="Jason Kahn" w:date="2023-08-24T01:41:00Z">
              <w:r w:rsidRPr="00FD744C">
                <w:t>4</w:t>
              </w:r>
            </w:ins>
          </w:p>
        </w:tc>
        <w:tc>
          <w:tcPr>
            <w:tcW w:w="3970" w:type="dxa"/>
            <w:tcBorders>
              <w:top w:val="single" w:sz="4" w:space="0" w:color="auto"/>
              <w:left w:val="single" w:sz="4" w:space="0" w:color="auto"/>
              <w:bottom w:val="single" w:sz="4" w:space="0" w:color="auto"/>
              <w:right w:val="single" w:sz="4" w:space="0" w:color="auto"/>
            </w:tcBorders>
            <w:hideMark/>
          </w:tcPr>
          <w:p w14:paraId="7E7E8AE3" w14:textId="77777777" w:rsidR="00FD744C" w:rsidRPr="00FD744C" w:rsidRDefault="00FD744C" w:rsidP="00F73A9E">
            <w:pPr>
              <w:pStyle w:val="TAL"/>
              <w:rPr>
                <w:ins w:id="492" w:author="Jason Kahn" w:date="2023-08-24T01:41:00Z"/>
              </w:rPr>
            </w:pPr>
            <w:ins w:id="493" w:author="Jason Kahn" w:date="2023-08-24T01:41:00Z">
              <w:r w:rsidRPr="00FD744C">
                <w:t>Check: Does the UE (</w:t>
              </w:r>
              <w:proofErr w:type="spellStart"/>
              <w:r w:rsidRPr="00FD744C">
                <w:t>MCData</w:t>
              </w:r>
              <w:proofErr w:type="spellEnd"/>
              <w:r w:rsidRPr="00FD744C">
                <w:t xml:space="preserve"> client) correctly perform procedure '</w:t>
              </w:r>
              <w:r w:rsidRPr="00FD744C">
                <w:rPr>
                  <w:b/>
                  <w:bCs/>
                </w:rPr>
                <w:t xml:space="preserve">CO </w:t>
              </w:r>
              <w:proofErr w:type="spellStart"/>
              <w:r w:rsidRPr="00FD744C">
                <w:rPr>
                  <w:b/>
                  <w:bCs/>
                </w:rPr>
                <w:t>MCData</w:t>
              </w:r>
              <w:proofErr w:type="spellEnd"/>
              <w:r w:rsidRPr="00FD744C">
                <w:rPr>
                  <w:b/>
                  <w:bCs/>
                </w:rPr>
                <w:t xml:space="preserve"> call release</w:t>
              </w:r>
              <w:r w:rsidRPr="00FD744C">
                <w:t>' as described in TS 36.579-1 [2] Table 5.3C.6.3-1?</w:t>
              </w:r>
            </w:ins>
          </w:p>
        </w:tc>
        <w:tc>
          <w:tcPr>
            <w:tcW w:w="709" w:type="dxa"/>
            <w:tcBorders>
              <w:top w:val="single" w:sz="4" w:space="0" w:color="auto"/>
              <w:left w:val="single" w:sz="4" w:space="0" w:color="auto"/>
              <w:bottom w:val="single" w:sz="4" w:space="0" w:color="auto"/>
              <w:right w:val="single" w:sz="4" w:space="0" w:color="auto"/>
            </w:tcBorders>
            <w:hideMark/>
          </w:tcPr>
          <w:p w14:paraId="57A3283E" w14:textId="77777777" w:rsidR="00FD744C" w:rsidRPr="00FD744C" w:rsidRDefault="00FD744C" w:rsidP="00F73A9E">
            <w:pPr>
              <w:pStyle w:val="TAC"/>
              <w:rPr>
                <w:ins w:id="494" w:author="Jason Kahn" w:date="2023-08-24T01:41:00Z"/>
              </w:rPr>
            </w:pPr>
            <w:ins w:id="495"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hideMark/>
          </w:tcPr>
          <w:p w14:paraId="294BAB77" w14:textId="77777777" w:rsidR="00FD744C" w:rsidRPr="00FD744C" w:rsidRDefault="00FD744C" w:rsidP="00F73A9E">
            <w:pPr>
              <w:pStyle w:val="TAL"/>
              <w:rPr>
                <w:ins w:id="496" w:author="Jason Kahn" w:date="2023-08-24T01:41:00Z"/>
              </w:rPr>
            </w:pPr>
            <w:ins w:id="497"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hideMark/>
          </w:tcPr>
          <w:p w14:paraId="56FDBF02" w14:textId="77777777" w:rsidR="00FD744C" w:rsidRPr="00FD744C" w:rsidRDefault="00FD744C" w:rsidP="00F73A9E">
            <w:pPr>
              <w:pStyle w:val="TAC"/>
              <w:rPr>
                <w:ins w:id="498" w:author="Jason Kahn" w:date="2023-08-24T01:41:00Z"/>
              </w:rPr>
            </w:pPr>
            <w:ins w:id="499" w:author="Jason Kahn" w:date="2023-08-24T01:41:00Z">
              <w:r w:rsidRPr="00FD744C">
                <w:t>3</w:t>
              </w:r>
            </w:ins>
          </w:p>
        </w:tc>
        <w:tc>
          <w:tcPr>
            <w:tcW w:w="892" w:type="dxa"/>
            <w:tcBorders>
              <w:top w:val="single" w:sz="4" w:space="0" w:color="auto"/>
              <w:left w:val="single" w:sz="4" w:space="0" w:color="auto"/>
              <w:bottom w:val="single" w:sz="4" w:space="0" w:color="auto"/>
              <w:right w:val="single" w:sz="4" w:space="0" w:color="auto"/>
            </w:tcBorders>
            <w:hideMark/>
          </w:tcPr>
          <w:p w14:paraId="5F959434" w14:textId="77777777" w:rsidR="00FD744C" w:rsidRPr="00FD744C" w:rsidRDefault="00FD744C" w:rsidP="00F73A9E">
            <w:pPr>
              <w:pStyle w:val="TAC"/>
              <w:rPr>
                <w:ins w:id="500" w:author="Jason Kahn" w:date="2023-08-24T01:41:00Z"/>
              </w:rPr>
            </w:pPr>
            <w:ins w:id="501" w:author="Jason Kahn" w:date="2023-08-24T01:41:00Z">
              <w:r w:rsidRPr="00FD744C">
                <w:t>P</w:t>
              </w:r>
            </w:ins>
          </w:p>
        </w:tc>
      </w:tr>
      <w:tr w:rsidR="00FD744C" w:rsidRPr="00FD744C" w14:paraId="2A5AC6A6" w14:textId="77777777" w:rsidTr="00F73A9E">
        <w:trPr>
          <w:ins w:id="502" w:author="Jason Kahn" w:date="2023-08-24T01:41:00Z"/>
        </w:trPr>
        <w:tc>
          <w:tcPr>
            <w:tcW w:w="649" w:type="dxa"/>
            <w:tcBorders>
              <w:top w:val="single" w:sz="4" w:space="0" w:color="auto"/>
              <w:left w:val="single" w:sz="4" w:space="0" w:color="auto"/>
              <w:bottom w:val="single" w:sz="4" w:space="0" w:color="auto"/>
              <w:right w:val="single" w:sz="4" w:space="0" w:color="auto"/>
            </w:tcBorders>
          </w:tcPr>
          <w:p w14:paraId="6C0B5931" w14:textId="77777777" w:rsidR="00FD744C" w:rsidRPr="00FD744C" w:rsidRDefault="00FD744C" w:rsidP="00F73A9E">
            <w:pPr>
              <w:pStyle w:val="TAC"/>
              <w:rPr>
                <w:ins w:id="503" w:author="Jason Kahn" w:date="2023-08-24T01:41:00Z"/>
              </w:rPr>
            </w:pPr>
            <w:ins w:id="504" w:author="Jason Kahn" w:date="2023-08-24T01:41:00Z">
              <w:r w:rsidRPr="00FD744C">
                <w:t>5</w:t>
              </w:r>
            </w:ins>
          </w:p>
        </w:tc>
        <w:tc>
          <w:tcPr>
            <w:tcW w:w="3970" w:type="dxa"/>
            <w:tcBorders>
              <w:top w:val="single" w:sz="4" w:space="0" w:color="auto"/>
              <w:left w:val="single" w:sz="4" w:space="0" w:color="auto"/>
              <w:bottom w:val="single" w:sz="4" w:space="0" w:color="auto"/>
              <w:right w:val="single" w:sz="4" w:space="0" w:color="auto"/>
            </w:tcBorders>
            <w:hideMark/>
          </w:tcPr>
          <w:p w14:paraId="0A69B03B" w14:textId="77777777" w:rsidR="00FD744C" w:rsidRPr="00FD744C" w:rsidRDefault="00FD744C" w:rsidP="00F73A9E">
            <w:pPr>
              <w:pStyle w:val="TAL"/>
              <w:rPr>
                <w:ins w:id="505" w:author="Jason Kahn" w:date="2023-08-24T01:41:00Z"/>
              </w:rPr>
            </w:pPr>
            <w:ins w:id="506" w:author="Jason Kahn" w:date="2023-08-24T01:41:00Z">
              <w:r w:rsidRPr="00FD744C">
                <w:t>Check: Does the UE (</w:t>
              </w:r>
              <w:proofErr w:type="spellStart"/>
              <w:r w:rsidRPr="00FD744C">
                <w:t>MCData</w:t>
              </w:r>
              <w:proofErr w:type="spellEnd"/>
              <w:r w:rsidRPr="00FD744C">
                <w:t xml:space="preserve"> client) correctly perform procedure 'MCX SIP MESSAGE CT' as described in TS 36.579-1 [2] Table 5.3.33.3-1 to </w:t>
              </w:r>
              <w:r w:rsidRPr="00FD744C">
                <w:rPr>
                  <w:b/>
                  <w:bCs/>
                </w:rPr>
                <w:t>receive the disposition notification</w:t>
              </w:r>
              <w:r w:rsidRPr="00FD744C">
                <w:t xml:space="preserve"> for the SDS message sent at step 3?</w:t>
              </w:r>
            </w:ins>
          </w:p>
        </w:tc>
        <w:tc>
          <w:tcPr>
            <w:tcW w:w="709" w:type="dxa"/>
            <w:tcBorders>
              <w:top w:val="single" w:sz="4" w:space="0" w:color="auto"/>
              <w:left w:val="single" w:sz="4" w:space="0" w:color="auto"/>
              <w:bottom w:val="single" w:sz="4" w:space="0" w:color="auto"/>
              <w:right w:val="single" w:sz="4" w:space="0" w:color="auto"/>
            </w:tcBorders>
          </w:tcPr>
          <w:p w14:paraId="139A6BA1" w14:textId="77777777" w:rsidR="00FD744C" w:rsidRPr="00FD744C" w:rsidRDefault="00FD744C" w:rsidP="00F73A9E">
            <w:pPr>
              <w:pStyle w:val="TAC"/>
              <w:rPr>
                <w:ins w:id="507" w:author="Jason Kahn" w:date="2023-08-24T01:41:00Z"/>
              </w:rPr>
            </w:pPr>
            <w:ins w:id="508"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tcPr>
          <w:p w14:paraId="261FA8B3" w14:textId="77777777" w:rsidR="00FD744C" w:rsidRPr="00FD744C" w:rsidRDefault="00FD744C" w:rsidP="00F73A9E">
            <w:pPr>
              <w:pStyle w:val="TAL"/>
              <w:rPr>
                <w:ins w:id="509" w:author="Jason Kahn" w:date="2023-08-24T01:41:00Z"/>
              </w:rPr>
            </w:pPr>
            <w:ins w:id="510"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tcPr>
          <w:p w14:paraId="2797B11F" w14:textId="77777777" w:rsidR="00FD744C" w:rsidRPr="00FD744C" w:rsidRDefault="00FD744C" w:rsidP="00F73A9E">
            <w:pPr>
              <w:pStyle w:val="TAC"/>
              <w:rPr>
                <w:ins w:id="511" w:author="Jason Kahn" w:date="2023-08-24T01:41:00Z"/>
              </w:rPr>
            </w:pPr>
            <w:ins w:id="512" w:author="Jason Kahn" w:date="2023-08-24T01:41:00Z">
              <w:r w:rsidRPr="00FD744C">
                <w:t>-</w:t>
              </w:r>
            </w:ins>
          </w:p>
        </w:tc>
        <w:tc>
          <w:tcPr>
            <w:tcW w:w="892" w:type="dxa"/>
            <w:tcBorders>
              <w:top w:val="single" w:sz="4" w:space="0" w:color="auto"/>
              <w:left w:val="single" w:sz="4" w:space="0" w:color="auto"/>
              <w:bottom w:val="single" w:sz="4" w:space="0" w:color="auto"/>
              <w:right w:val="single" w:sz="4" w:space="0" w:color="auto"/>
            </w:tcBorders>
          </w:tcPr>
          <w:p w14:paraId="0172C0CA" w14:textId="77777777" w:rsidR="00FD744C" w:rsidRPr="00FD744C" w:rsidRDefault="00FD744C" w:rsidP="00F73A9E">
            <w:pPr>
              <w:pStyle w:val="TAC"/>
              <w:rPr>
                <w:ins w:id="513" w:author="Jason Kahn" w:date="2023-08-24T01:41:00Z"/>
              </w:rPr>
            </w:pPr>
            <w:ins w:id="514" w:author="Jason Kahn" w:date="2023-08-24T01:41:00Z">
              <w:r w:rsidRPr="00FD744C">
                <w:t>-</w:t>
              </w:r>
            </w:ins>
          </w:p>
        </w:tc>
      </w:tr>
      <w:tr w:rsidR="00FD744C" w:rsidRPr="00FD744C" w14:paraId="41DE6DA7" w14:textId="77777777" w:rsidTr="00F73A9E">
        <w:trPr>
          <w:ins w:id="515" w:author="Jason Kahn" w:date="2023-08-24T01:41:00Z"/>
        </w:trPr>
        <w:tc>
          <w:tcPr>
            <w:tcW w:w="649" w:type="dxa"/>
            <w:tcBorders>
              <w:top w:val="single" w:sz="4" w:space="0" w:color="auto"/>
              <w:left w:val="single" w:sz="4" w:space="0" w:color="auto"/>
              <w:bottom w:val="single" w:sz="4" w:space="0" w:color="auto"/>
              <w:right w:val="single" w:sz="4" w:space="0" w:color="auto"/>
            </w:tcBorders>
          </w:tcPr>
          <w:p w14:paraId="778389CC" w14:textId="77777777" w:rsidR="00FD744C" w:rsidRPr="00FD744C" w:rsidRDefault="00FD744C" w:rsidP="00F73A9E">
            <w:pPr>
              <w:pStyle w:val="TAC"/>
              <w:rPr>
                <w:ins w:id="516" w:author="Jason Kahn" w:date="2023-08-24T01:41:00Z"/>
              </w:rPr>
            </w:pPr>
            <w:ins w:id="517" w:author="Jason Kahn" w:date="2023-08-24T01:41:00Z">
              <w:r w:rsidRPr="00FD744C">
                <w:t>6</w:t>
              </w:r>
            </w:ins>
          </w:p>
        </w:tc>
        <w:tc>
          <w:tcPr>
            <w:tcW w:w="3970" w:type="dxa"/>
            <w:tcBorders>
              <w:top w:val="single" w:sz="4" w:space="0" w:color="auto"/>
              <w:left w:val="single" w:sz="4" w:space="0" w:color="auto"/>
              <w:bottom w:val="single" w:sz="4" w:space="0" w:color="auto"/>
              <w:right w:val="single" w:sz="4" w:space="0" w:color="auto"/>
            </w:tcBorders>
            <w:hideMark/>
          </w:tcPr>
          <w:p w14:paraId="0C4A44FF" w14:textId="77777777" w:rsidR="00FD744C" w:rsidRPr="00FD744C" w:rsidRDefault="00FD744C" w:rsidP="00F73A9E">
            <w:pPr>
              <w:pStyle w:val="TAL"/>
              <w:rPr>
                <w:ins w:id="518" w:author="Jason Kahn" w:date="2023-08-24T01:41:00Z"/>
              </w:rPr>
            </w:pPr>
            <w:ins w:id="519" w:author="Jason Kahn" w:date="2023-08-24T01:41:00Z">
              <w:r w:rsidRPr="00FD744C">
                <w:t>Check: Does the UE (</w:t>
              </w:r>
              <w:proofErr w:type="spellStart"/>
              <w:r w:rsidRPr="00FD744C">
                <w:t>MCData</w:t>
              </w:r>
              <w:proofErr w:type="spellEnd"/>
              <w:r w:rsidRPr="00FD744C">
                <w:t xml:space="preserve"> client) provide the disposition notification to the user?</w:t>
              </w:r>
            </w:ins>
          </w:p>
          <w:p w14:paraId="18459978" w14:textId="77777777" w:rsidR="00FD744C" w:rsidRPr="00FD744C" w:rsidRDefault="00FD744C" w:rsidP="00F73A9E">
            <w:pPr>
              <w:pStyle w:val="TAL"/>
              <w:rPr>
                <w:ins w:id="520" w:author="Jason Kahn" w:date="2023-08-24T01:41:00Z"/>
                <w:lang w:eastAsia="en-US"/>
              </w:rPr>
            </w:pPr>
            <w:ins w:id="521" w:author="Jason Kahn" w:date="2023-08-24T01:41:00Z">
              <w:r w:rsidRPr="00FD744C">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411D583A" w14:textId="77777777" w:rsidR="00FD744C" w:rsidRPr="00FD744C" w:rsidRDefault="00FD744C" w:rsidP="00F73A9E">
            <w:pPr>
              <w:pStyle w:val="TAC"/>
              <w:rPr>
                <w:ins w:id="522" w:author="Jason Kahn" w:date="2023-08-24T01:41:00Z"/>
                <w:szCs w:val="18"/>
              </w:rPr>
            </w:pPr>
            <w:ins w:id="523" w:author="Jason Kahn" w:date="2023-08-24T01:41:00Z">
              <w:r w:rsidRPr="00FD744C">
                <w:t>-</w:t>
              </w:r>
            </w:ins>
          </w:p>
        </w:tc>
        <w:tc>
          <w:tcPr>
            <w:tcW w:w="2978" w:type="dxa"/>
            <w:tcBorders>
              <w:top w:val="single" w:sz="4" w:space="0" w:color="auto"/>
              <w:left w:val="single" w:sz="4" w:space="0" w:color="auto"/>
              <w:bottom w:val="single" w:sz="4" w:space="0" w:color="auto"/>
              <w:right w:val="single" w:sz="4" w:space="0" w:color="auto"/>
            </w:tcBorders>
            <w:hideMark/>
          </w:tcPr>
          <w:p w14:paraId="1DCE756D" w14:textId="77777777" w:rsidR="00FD744C" w:rsidRPr="00FD744C" w:rsidRDefault="00FD744C" w:rsidP="00F73A9E">
            <w:pPr>
              <w:pStyle w:val="TAL"/>
              <w:rPr>
                <w:ins w:id="524" w:author="Jason Kahn" w:date="2023-08-24T01:41:00Z"/>
              </w:rPr>
            </w:pPr>
            <w:ins w:id="525" w:author="Jason Kahn" w:date="2023-08-24T01:41:00Z">
              <w:r w:rsidRPr="00FD744C">
                <w:t>-</w:t>
              </w:r>
            </w:ins>
          </w:p>
        </w:tc>
        <w:tc>
          <w:tcPr>
            <w:tcW w:w="567" w:type="dxa"/>
            <w:tcBorders>
              <w:top w:val="single" w:sz="4" w:space="0" w:color="auto"/>
              <w:left w:val="single" w:sz="4" w:space="0" w:color="auto"/>
              <w:bottom w:val="single" w:sz="4" w:space="0" w:color="auto"/>
              <w:right w:val="single" w:sz="4" w:space="0" w:color="auto"/>
            </w:tcBorders>
            <w:hideMark/>
          </w:tcPr>
          <w:p w14:paraId="147B8D99" w14:textId="77777777" w:rsidR="00FD744C" w:rsidRPr="00FD744C" w:rsidRDefault="00FD744C" w:rsidP="00F73A9E">
            <w:pPr>
              <w:pStyle w:val="TAC"/>
              <w:rPr>
                <w:ins w:id="526" w:author="Jason Kahn" w:date="2023-08-24T01:41:00Z"/>
              </w:rPr>
            </w:pPr>
            <w:ins w:id="527" w:author="Jason Kahn" w:date="2023-08-24T01:41:00Z">
              <w:r w:rsidRPr="00FD744C">
                <w:t>4</w:t>
              </w:r>
            </w:ins>
          </w:p>
        </w:tc>
        <w:tc>
          <w:tcPr>
            <w:tcW w:w="892" w:type="dxa"/>
            <w:tcBorders>
              <w:top w:val="single" w:sz="4" w:space="0" w:color="auto"/>
              <w:left w:val="single" w:sz="4" w:space="0" w:color="auto"/>
              <w:bottom w:val="single" w:sz="4" w:space="0" w:color="auto"/>
              <w:right w:val="single" w:sz="4" w:space="0" w:color="auto"/>
            </w:tcBorders>
            <w:hideMark/>
          </w:tcPr>
          <w:p w14:paraId="62F3E67E" w14:textId="77777777" w:rsidR="00FD744C" w:rsidRPr="00FD744C" w:rsidRDefault="00FD744C" w:rsidP="00F73A9E">
            <w:pPr>
              <w:pStyle w:val="TAC"/>
              <w:rPr>
                <w:ins w:id="528" w:author="Jason Kahn" w:date="2023-08-24T01:41:00Z"/>
              </w:rPr>
            </w:pPr>
            <w:ins w:id="529" w:author="Jason Kahn" w:date="2023-08-24T01:41:00Z">
              <w:r w:rsidRPr="00FD744C">
                <w:t>P</w:t>
              </w:r>
            </w:ins>
          </w:p>
        </w:tc>
      </w:tr>
      <w:tr w:rsidR="00FD744C" w:rsidRPr="00FD744C" w14:paraId="5925378D" w14:textId="77777777" w:rsidTr="00F73A9E">
        <w:trPr>
          <w:ins w:id="530" w:author="Jason Kahn" w:date="2023-08-24T01:41:00Z"/>
        </w:trPr>
        <w:tc>
          <w:tcPr>
            <w:tcW w:w="9765" w:type="dxa"/>
            <w:gridSpan w:val="6"/>
            <w:tcBorders>
              <w:top w:val="single" w:sz="4" w:space="0" w:color="auto"/>
              <w:left w:val="single" w:sz="4" w:space="0" w:color="auto"/>
              <w:bottom w:val="single" w:sz="4" w:space="0" w:color="auto"/>
              <w:right w:val="single" w:sz="4" w:space="0" w:color="auto"/>
            </w:tcBorders>
            <w:hideMark/>
          </w:tcPr>
          <w:p w14:paraId="0D217F81" w14:textId="77777777" w:rsidR="00FD744C" w:rsidRPr="00FD744C" w:rsidRDefault="00FD744C" w:rsidP="00F73A9E">
            <w:pPr>
              <w:pStyle w:val="TAN"/>
              <w:rPr>
                <w:ins w:id="531" w:author="Jason Kahn" w:date="2023-08-24T01:41:00Z"/>
              </w:rPr>
            </w:pPr>
            <w:ins w:id="532" w:author="Jason Kahn" w:date="2023-08-24T01:41:00Z">
              <w:r w:rsidRPr="00FD744C">
                <w:t>NOTE 1:</w:t>
              </w:r>
              <w:r w:rsidRPr="00FD744C">
                <w:tab/>
                <w:t>This is expected to be done via a suitable implementation dependent MMI.</w:t>
              </w:r>
            </w:ins>
          </w:p>
        </w:tc>
      </w:tr>
    </w:tbl>
    <w:p w14:paraId="03D10534" w14:textId="77777777" w:rsidR="00FD744C" w:rsidRPr="00FD744C" w:rsidRDefault="00FD744C" w:rsidP="00FD744C">
      <w:pPr>
        <w:rPr>
          <w:ins w:id="533" w:author="Jason Kahn" w:date="2023-08-24T01:41:00Z"/>
          <w:lang w:eastAsia="en-US"/>
        </w:rPr>
      </w:pPr>
    </w:p>
    <w:p w14:paraId="04C13B5D" w14:textId="77777777" w:rsidR="00FD744C" w:rsidRPr="00FD744C" w:rsidRDefault="00FD744C" w:rsidP="00FD744C">
      <w:pPr>
        <w:pStyle w:val="H6"/>
        <w:rPr>
          <w:ins w:id="534" w:author="Jason Kahn" w:date="2023-08-24T01:41:00Z"/>
        </w:rPr>
      </w:pPr>
      <w:bookmarkStart w:id="535" w:name="_Toc52782344"/>
      <w:bookmarkStart w:id="536" w:name="_Toc52782955"/>
      <w:bookmarkStart w:id="537" w:name="_Toc59042824"/>
      <w:ins w:id="538" w:author="Jason Kahn" w:date="2023-08-24T01:41:00Z">
        <w:r w:rsidRPr="00FD744C">
          <w:t>6.1.22.3.3</w:t>
        </w:r>
        <w:r w:rsidRPr="00FD744C">
          <w:tab/>
          <w:t>Specific message contents</w:t>
        </w:r>
        <w:bookmarkEnd w:id="535"/>
        <w:bookmarkEnd w:id="536"/>
        <w:bookmarkEnd w:id="537"/>
      </w:ins>
    </w:p>
    <w:p w14:paraId="040F1D5B" w14:textId="77777777" w:rsidR="00FD744C" w:rsidRPr="00FD744C" w:rsidRDefault="00FD744C" w:rsidP="00FD744C">
      <w:pPr>
        <w:pStyle w:val="TH"/>
        <w:rPr>
          <w:ins w:id="539" w:author="Jason Kahn" w:date="2023-08-24T01:41:00Z"/>
        </w:rPr>
      </w:pPr>
      <w:ins w:id="540" w:author="Jason Kahn" w:date="2023-08-24T01:41:00Z">
        <w:r w:rsidRPr="00FD744C">
          <w:t>Table 6.1.22.3.3-1: SIP INVITE from the UE (step 2, Table 6.1.22.3.2-1;</w:t>
        </w:r>
        <w:r w:rsidRPr="00FD744C">
          <w:br/>
          <w:t>step 2, TS 36.579-1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55D7924C" w14:textId="77777777" w:rsidTr="00F73A9E">
        <w:trPr>
          <w:ins w:id="541" w:author="Jason Kahn" w:date="2023-08-24T01:41:00Z"/>
        </w:trPr>
        <w:tc>
          <w:tcPr>
            <w:tcW w:w="9639" w:type="dxa"/>
            <w:gridSpan w:val="5"/>
            <w:tcBorders>
              <w:top w:val="single" w:sz="4" w:space="0" w:color="auto"/>
              <w:left w:val="single" w:sz="4" w:space="0" w:color="auto"/>
              <w:bottom w:val="single" w:sz="4" w:space="0" w:color="auto"/>
              <w:right w:val="single" w:sz="4" w:space="0" w:color="auto"/>
            </w:tcBorders>
            <w:hideMark/>
          </w:tcPr>
          <w:p w14:paraId="52E5D2DF" w14:textId="77777777" w:rsidR="00FD744C" w:rsidRPr="00FD744C" w:rsidRDefault="00FD744C" w:rsidP="00F73A9E">
            <w:pPr>
              <w:pStyle w:val="TAL"/>
              <w:rPr>
                <w:ins w:id="542" w:author="Jason Kahn" w:date="2023-08-24T01:41:00Z"/>
                <w:rFonts w:cs="Arial"/>
                <w:szCs w:val="18"/>
              </w:rPr>
            </w:pPr>
            <w:ins w:id="543" w:author="Jason Kahn" w:date="2023-08-24T01:41:00Z">
              <w:r w:rsidRPr="00FD744C">
                <w:rPr>
                  <w:rFonts w:cs="Arial"/>
                  <w:szCs w:val="18"/>
                </w:rPr>
                <w:t>Derivation Path: TS 36.579-1 [2], Table 5.5.2.5.1-1, condition MCDATA_SDS, MCD_1to1</w:t>
              </w:r>
            </w:ins>
          </w:p>
        </w:tc>
      </w:tr>
      <w:tr w:rsidR="00FD744C" w:rsidRPr="00FD744C" w14:paraId="3EF08283" w14:textId="77777777" w:rsidTr="00F73A9E">
        <w:trPr>
          <w:ins w:id="544" w:author="Jason Kahn" w:date="2023-08-24T01:41:00Z"/>
        </w:trPr>
        <w:tc>
          <w:tcPr>
            <w:tcW w:w="2835" w:type="dxa"/>
            <w:tcBorders>
              <w:top w:val="single" w:sz="4" w:space="0" w:color="auto"/>
              <w:left w:val="single" w:sz="4" w:space="0" w:color="auto"/>
              <w:bottom w:val="single" w:sz="4" w:space="0" w:color="auto"/>
              <w:right w:val="single" w:sz="4" w:space="0" w:color="auto"/>
            </w:tcBorders>
            <w:hideMark/>
          </w:tcPr>
          <w:p w14:paraId="4A144CEB" w14:textId="77777777" w:rsidR="00FD744C" w:rsidRPr="00FD744C" w:rsidRDefault="00FD744C" w:rsidP="00F73A9E">
            <w:pPr>
              <w:pStyle w:val="TAH"/>
              <w:rPr>
                <w:ins w:id="545" w:author="Jason Kahn" w:date="2023-08-24T01:41:00Z"/>
                <w:bCs/>
              </w:rPr>
            </w:pPr>
            <w:ins w:id="546" w:author="Jason Kahn" w:date="2023-08-24T01:41:00Z">
              <w:r w:rsidRPr="00FD744C">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7D7AF03" w14:textId="77777777" w:rsidR="00FD744C" w:rsidRPr="00FD744C" w:rsidRDefault="00FD744C" w:rsidP="00F73A9E">
            <w:pPr>
              <w:pStyle w:val="TAH"/>
              <w:rPr>
                <w:ins w:id="547" w:author="Jason Kahn" w:date="2023-08-24T01:41:00Z"/>
                <w:bCs/>
              </w:rPr>
            </w:pPr>
            <w:ins w:id="548" w:author="Jason Kahn" w:date="2023-08-24T01:41:00Z">
              <w:r w:rsidRPr="00FD744C">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61BF2F" w14:textId="77777777" w:rsidR="00FD744C" w:rsidRPr="00FD744C" w:rsidRDefault="00FD744C" w:rsidP="00F73A9E">
            <w:pPr>
              <w:pStyle w:val="TAH"/>
              <w:rPr>
                <w:ins w:id="549" w:author="Jason Kahn" w:date="2023-08-24T01:41:00Z"/>
                <w:bCs/>
              </w:rPr>
            </w:pPr>
            <w:ins w:id="550" w:author="Jason Kahn" w:date="2023-08-24T01:41:00Z">
              <w:r w:rsidRPr="00FD744C">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8F057A6" w14:textId="77777777" w:rsidR="00FD744C" w:rsidRPr="00FD744C" w:rsidRDefault="00FD744C" w:rsidP="00F73A9E">
            <w:pPr>
              <w:pStyle w:val="TAH"/>
              <w:rPr>
                <w:ins w:id="551" w:author="Jason Kahn" w:date="2023-08-24T01:41:00Z"/>
                <w:bCs/>
              </w:rPr>
            </w:pPr>
            <w:ins w:id="552" w:author="Jason Kahn" w:date="2023-08-24T01:41:00Z">
              <w:r w:rsidRPr="00FD744C">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75F5299" w14:textId="77777777" w:rsidR="00FD744C" w:rsidRPr="00FD744C" w:rsidRDefault="00FD744C" w:rsidP="00F73A9E">
            <w:pPr>
              <w:pStyle w:val="TAH"/>
              <w:rPr>
                <w:ins w:id="553" w:author="Jason Kahn" w:date="2023-08-24T01:41:00Z"/>
                <w:bCs/>
              </w:rPr>
            </w:pPr>
            <w:ins w:id="554" w:author="Jason Kahn" w:date="2023-08-24T01:41:00Z">
              <w:r w:rsidRPr="00FD744C">
                <w:rPr>
                  <w:bCs/>
                </w:rPr>
                <w:t>Condition</w:t>
              </w:r>
            </w:ins>
          </w:p>
        </w:tc>
      </w:tr>
      <w:tr w:rsidR="00FD744C" w:rsidRPr="00FD744C" w14:paraId="37739D0E" w14:textId="77777777" w:rsidTr="00F73A9E">
        <w:trPr>
          <w:ins w:id="555" w:author="Jason Kahn" w:date="2023-08-24T01:41:00Z"/>
        </w:trPr>
        <w:tc>
          <w:tcPr>
            <w:tcW w:w="2835" w:type="dxa"/>
            <w:tcBorders>
              <w:top w:val="single" w:sz="4" w:space="0" w:color="auto"/>
              <w:left w:val="single" w:sz="4" w:space="0" w:color="auto"/>
              <w:bottom w:val="single" w:sz="4" w:space="0" w:color="auto"/>
              <w:right w:val="single" w:sz="4" w:space="0" w:color="auto"/>
            </w:tcBorders>
            <w:vAlign w:val="center"/>
            <w:hideMark/>
          </w:tcPr>
          <w:p w14:paraId="2BCBA7A5" w14:textId="77777777" w:rsidR="00FD744C" w:rsidRPr="00FD744C" w:rsidRDefault="00FD744C" w:rsidP="00F73A9E">
            <w:pPr>
              <w:pStyle w:val="TAL"/>
              <w:rPr>
                <w:ins w:id="556" w:author="Jason Kahn" w:date="2023-08-24T01:41:00Z"/>
                <w:b/>
                <w:bCs/>
              </w:rPr>
            </w:pPr>
            <w:ins w:id="557" w:author="Jason Kahn" w:date="2023-08-24T01:41:00Z">
              <w:r w:rsidRPr="00FD74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EEB266E" w14:textId="77777777" w:rsidR="00FD744C" w:rsidRPr="00FD744C" w:rsidRDefault="00FD744C" w:rsidP="00F73A9E">
            <w:pPr>
              <w:pStyle w:val="TAL"/>
              <w:rPr>
                <w:ins w:id="558" w:author="Jason Kahn" w:date="2023-08-24T01:41:00Z"/>
                <w:iCs/>
              </w:rPr>
            </w:pPr>
          </w:p>
        </w:tc>
        <w:tc>
          <w:tcPr>
            <w:tcW w:w="2126" w:type="dxa"/>
            <w:tcBorders>
              <w:top w:val="single" w:sz="4" w:space="0" w:color="auto"/>
              <w:left w:val="single" w:sz="4" w:space="0" w:color="auto"/>
              <w:bottom w:val="single" w:sz="4" w:space="0" w:color="auto"/>
              <w:right w:val="single" w:sz="4" w:space="0" w:color="auto"/>
            </w:tcBorders>
          </w:tcPr>
          <w:p w14:paraId="5E2E1A5C" w14:textId="77777777" w:rsidR="00FD744C" w:rsidRPr="00FD744C" w:rsidRDefault="00FD744C" w:rsidP="00F73A9E">
            <w:pPr>
              <w:pStyle w:val="TAL"/>
              <w:rPr>
                <w:ins w:id="559" w:author="Jason Kahn" w:date="2023-08-24T01:41:00Z"/>
              </w:rPr>
            </w:pPr>
          </w:p>
        </w:tc>
        <w:tc>
          <w:tcPr>
            <w:tcW w:w="1418" w:type="dxa"/>
            <w:tcBorders>
              <w:top w:val="single" w:sz="4" w:space="0" w:color="auto"/>
              <w:left w:val="single" w:sz="4" w:space="0" w:color="auto"/>
              <w:bottom w:val="single" w:sz="4" w:space="0" w:color="auto"/>
              <w:right w:val="single" w:sz="4" w:space="0" w:color="auto"/>
            </w:tcBorders>
          </w:tcPr>
          <w:p w14:paraId="29B61171" w14:textId="77777777" w:rsidR="00FD744C" w:rsidRPr="00FD744C" w:rsidRDefault="00FD744C" w:rsidP="00F73A9E">
            <w:pPr>
              <w:pStyle w:val="TAL"/>
              <w:rPr>
                <w:ins w:id="560" w:author="Jason Kahn" w:date="2023-08-24T01:41:00Z"/>
              </w:rPr>
            </w:pPr>
          </w:p>
        </w:tc>
        <w:tc>
          <w:tcPr>
            <w:tcW w:w="1134" w:type="dxa"/>
            <w:tcBorders>
              <w:top w:val="single" w:sz="4" w:space="0" w:color="auto"/>
              <w:left w:val="single" w:sz="4" w:space="0" w:color="auto"/>
              <w:bottom w:val="single" w:sz="4" w:space="0" w:color="auto"/>
              <w:right w:val="single" w:sz="4" w:space="0" w:color="auto"/>
            </w:tcBorders>
            <w:vAlign w:val="bottom"/>
          </w:tcPr>
          <w:p w14:paraId="48C7E39B" w14:textId="77777777" w:rsidR="00FD744C" w:rsidRPr="00FD744C" w:rsidRDefault="00FD744C" w:rsidP="00F73A9E">
            <w:pPr>
              <w:pStyle w:val="TAL"/>
              <w:rPr>
                <w:ins w:id="561" w:author="Jason Kahn" w:date="2023-08-24T01:41:00Z"/>
              </w:rPr>
            </w:pPr>
          </w:p>
        </w:tc>
      </w:tr>
      <w:tr w:rsidR="00FD744C" w:rsidRPr="00FD744C" w14:paraId="7247E3DE" w14:textId="77777777" w:rsidTr="00F73A9E">
        <w:trPr>
          <w:ins w:id="562" w:author="Jason Kahn" w:date="2023-08-24T01:41:00Z"/>
        </w:trPr>
        <w:tc>
          <w:tcPr>
            <w:tcW w:w="2835" w:type="dxa"/>
            <w:tcBorders>
              <w:top w:val="single" w:sz="4" w:space="0" w:color="auto"/>
              <w:left w:val="single" w:sz="4" w:space="0" w:color="auto"/>
              <w:bottom w:val="single" w:sz="4" w:space="0" w:color="auto"/>
              <w:right w:val="single" w:sz="4" w:space="0" w:color="auto"/>
            </w:tcBorders>
            <w:vAlign w:val="center"/>
            <w:hideMark/>
          </w:tcPr>
          <w:p w14:paraId="695D0391" w14:textId="77777777" w:rsidR="00FD744C" w:rsidRPr="00FD744C" w:rsidRDefault="00FD744C" w:rsidP="00F73A9E">
            <w:pPr>
              <w:pStyle w:val="TAL"/>
              <w:rPr>
                <w:ins w:id="563" w:author="Jason Kahn" w:date="2023-08-24T01:41:00Z"/>
              </w:rPr>
            </w:pPr>
            <w:ins w:id="564" w:author="Jason Kahn" w:date="2023-08-24T01:41:00Z">
              <w:r w:rsidRPr="00FD74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05EB794" w14:textId="77777777" w:rsidR="00FD744C" w:rsidRPr="00FD744C" w:rsidRDefault="00FD744C" w:rsidP="00F73A9E">
            <w:pPr>
              <w:pStyle w:val="TAL"/>
              <w:rPr>
                <w:ins w:id="565" w:author="Jason Kahn" w:date="2023-08-24T01:41:00Z"/>
                <w:iCs/>
              </w:rPr>
            </w:pPr>
          </w:p>
        </w:tc>
        <w:tc>
          <w:tcPr>
            <w:tcW w:w="2126" w:type="dxa"/>
            <w:tcBorders>
              <w:top w:val="single" w:sz="4" w:space="0" w:color="auto"/>
              <w:left w:val="single" w:sz="4" w:space="0" w:color="auto"/>
              <w:bottom w:val="single" w:sz="4" w:space="0" w:color="auto"/>
              <w:right w:val="single" w:sz="4" w:space="0" w:color="auto"/>
            </w:tcBorders>
            <w:hideMark/>
          </w:tcPr>
          <w:p w14:paraId="3CB583CE" w14:textId="77777777" w:rsidR="00FD744C" w:rsidRPr="00FD744C" w:rsidRDefault="00FD744C" w:rsidP="00F73A9E">
            <w:pPr>
              <w:pStyle w:val="TAL"/>
              <w:rPr>
                <w:ins w:id="566" w:author="Jason Kahn" w:date="2023-08-24T01:41:00Z"/>
                <w:b/>
              </w:rPr>
            </w:pPr>
            <w:ins w:id="567" w:author="Jason Kahn" w:date="2023-08-24T01:41:00Z">
              <w:r w:rsidRPr="00FD744C">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1A8E43EA" w14:textId="77777777" w:rsidR="00FD744C" w:rsidRPr="00FD744C" w:rsidRDefault="00FD744C" w:rsidP="00F73A9E">
            <w:pPr>
              <w:pStyle w:val="TAL"/>
              <w:rPr>
                <w:ins w:id="568" w:author="Jason Kahn" w:date="2023-08-24T01:41:00Z"/>
              </w:rPr>
            </w:pPr>
          </w:p>
        </w:tc>
        <w:tc>
          <w:tcPr>
            <w:tcW w:w="1134" w:type="dxa"/>
            <w:tcBorders>
              <w:top w:val="single" w:sz="4" w:space="0" w:color="auto"/>
              <w:left w:val="single" w:sz="4" w:space="0" w:color="auto"/>
              <w:bottom w:val="single" w:sz="4" w:space="0" w:color="auto"/>
              <w:right w:val="single" w:sz="4" w:space="0" w:color="auto"/>
            </w:tcBorders>
            <w:vAlign w:val="bottom"/>
          </w:tcPr>
          <w:p w14:paraId="5ED025D2" w14:textId="77777777" w:rsidR="00FD744C" w:rsidRPr="00FD744C" w:rsidRDefault="00FD744C" w:rsidP="00F73A9E">
            <w:pPr>
              <w:pStyle w:val="TAL"/>
              <w:rPr>
                <w:ins w:id="569" w:author="Jason Kahn" w:date="2023-08-24T01:41:00Z"/>
              </w:rPr>
            </w:pPr>
          </w:p>
        </w:tc>
      </w:tr>
      <w:tr w:rsidR="00FD744C" w:rsidRPr="00FD744C" w14:paraId="7091C155" w14:textId="77777777" w:rsidTr="00F73A9E">
        <w:trPr>
          <w:ins w:id="570" w:author="Jason Kahn" w:date="2023-08-24T01:41:00Z"/>
        </w:trPr>
        <w:tc>
          <w:tcPr>
            <w:tcW w:w="2835" w:type="dxa"/>
            <w:tcBorders>
              <w:top w:val="single" w:sz="4" w:space="0" w:color="auto"/>
              <w:left w:val="single" w:sz="4" w:space="0" w:color="auto"/>
              <w:bottom w:val="single" w:sz="4" w:space="0" w:color="auto"/>
              <w:right w:val="single" w:sz="4" w:space="0" w:color="auto"/>
            </w:tcBorders>
            <w:hideMark/>
          </w:tcPr>
          <w:p w14:paraId="4AFDC225" w14:textId="77777777" w:rsidR="00FD744C" w:rsidRPr="00FD744C" w:rsidRDefault="00FD744C" w:rsidP="00F73A9E">
            <w:pPr>
              <w:pStyle w:val="TAL"/>
              <w:rPr>
                <w:ins w:id="571" w:author="Jason Kahn" w:date="2023-08-24T01:41:00Z"/>
              </w:rPr>
            </w:pPr>
            <w:ins w:id="572" w:author="Jason Kahn" w:date="2023-08-24T01:41:00Z">
              <w:r w:rsidRPr="00FD744C">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40DE115" w14:textId="77777777" w:rsidR="00FD744C" w:rsidRPr="00FD744C" w:rsidRDefault="00FD744C" w:rsidP="00F73A9E">
            <w:pPr>
              <w:pStyle w:val="TAL"/>
              <w:rPr>
                <w:ins w:id="573" w:author="Jason Kahn" w:date="2023-08-24T01:41:00Z"/>
                <w:iCs/>
              </w:rPr>
            </w:pPr>
            <w:ins w:id="574" w:author="Jason Kahn" w:date="2023-08-24T01:41:00Z">
              <w:r w:rsidRPr="00FD744C">
                <w:t>As described in Table 6.1.22.3.3-2</w:t>
              </w:r>
            </w:ins>
          </w:p>
        </w:tc>
        <w:tc>
          <w:tcPr>
            <w:tcW w:w="2126" w:type="dxa"/>
            <w:tcBorders>
              <w:top w:val="single" w:sz="4" w:space="0" w:color="auto"/>
              <w:left w:val="single" w:sz="4" w:space="0" w:color="auto"/>
              <w:bottom w:val="single" w:sz="4" w:space="0" w:color="auto"/>
              <w:right w:val="single" w:sz="4" w:space="0" w:color="auto"/>
            </w:tcBorders>
          </w:tcPr>
          <w:p w14:paraId="23809BBA" w14:textId="77777777" w:rsidR="00FD744C" w:rsidRPr="00FD744C" w:rsidRDefault="00FD744C" w:rsidP="00F73A9E">
            <w:pPr>
              <w:pStyle w:val="TAL"/>
              <w:rPr>
                <w:ins w:id="575" w:author="Jason Kahn" w:date="2023-08-24T01:41:00Z"/>
                <w:bCs/>
              </w:rPr>
            </w:pPr>
          </w:p>
        </w:tc>
        <w:tc>
          <w:tcPr>
            <w:tcW w:w="1418" w:type="dxa"/>
            <w:tcBorders>
              <w:top w:val="single" w:sz="4" w:space="0" w:color="auto"/>
              <w:left w:val="single" w:sz="4" w:space="0" w:color="auto"/>
              <w:bottom w:val="single" w:sz="4" w:space="0" w:color="auto"/>
              <w:right w:val="single" w:sz="4" w:space="0" w:color="auto"/>
            </w:tcBorders>
          </w:tcPr>
          <w:p w14:paraId="17E2F1C9" w14:textId="77777777" w:rsidR="00FD744C" w:rsidRPr="00FD744C" w:rsidRDefault="00FD744C" w:rsidP="00F73A9E">
            <w:pPr>
              <w:pStyle w:val="TAL"/>
              <w:rPr>
                <w:ins w:id="576" w:author="Jason Kahn" w:date="2023-08-24T01:41:00Z"/>
              </w:rPr>
            </w:pPr>
          </w:p>
        </w:tc>
        <w:tc>
          <w:tcPr>
            <w:tcW w:w="1134" w:type="dxa"/>
            <w:tcBorders>
              <w:top w:val="single" w:sz="4" w:space="0" w:color="auto"/>
              <w:left w:val="single" w:sz="4" w:space="0" w:color="auto"/>
              <w:bottom w:val="single" w:sz="4" w:space="0" w:color="auto"/>
              <w:right w:val="single" w:sz="4" w:space="0" w:color="auto"/>
            </w:tcBorders>
          </w:tcPr>
          <w:p w14:paraId="78625CDF" w14:textId="77777777" w:rsidR="00FD744C" w:rsidRPr="00FD744C" w:rsidRDefault="00FD744C" w:rsidP="00F73A9E">
            <w:pPr>
              <w:pStyle w:val="TAL"/>
              <w:rPr>
                <w:ins w:id="577" w:author="Jason Kahn" w:date="2023-08-24T01:41:00Z"/>
              </w:rPr>
            </w:pPr>
          </w:p>
        </w:tc>
      </w:tr>
      <w:tr w:rsidR="00FD744C" w:rsidRPr="00FD744C" w14:paraId="37DCA9CB" w14:textId="77777777" w:rsidTr="00F73A9E">
        <w:trPr>
          <w:ins w:id="578" w:author="Jason Kahn" w:date="2023-08-24T01:41:00Z"/>
        </w:trPr>
        <w:tc>
          <w:tcPr>
            <w:tcW w:w="2835" w:type="dxa"/>
            <w:tcBorders>
              <w:top w:val="single" w:sz="4" w:space="0" w:color="auto"/>
              <w:left w:val="single" w:sz="4" w:space="0" w:color="auto"/>
              <w:bottom w:val="single" w:sz="4" w:space="0" w:color="auto"/>
              <w:right w:val="single" w:sz="4" w:space="0" w:color="auto"/>
            </w:tcBorders>
            <w:vAlign w:val="center"/>
            <w:hideMark/>
          </w:tcPr>
          <w:p w14:paraId="22B2D07E" w14:textId="77777777" w:rsidR="00FD744C" w:rsidRPr="00FD744C" w:rsidRDefault="00FD744C" w:rsidP="00F73A9E">
            <w:pPr>
              <w:pStyle w:val="TAL"/>
              <w:rPr>
                <w:ins w:id="579" w:author="Jason Kahn" w:date="2023-08-24T01:41:00Z"/>
                <w:b/>
                <w:bCs/>
              </w:rPr>
            </w:pPr>
            <w:ins w:id="580" w:author="Jason Kahn" w:date="2023-08-24T01:41:00Z">
              <w:r w:rsidRPr="00FD744C">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0F539EE" w14:textId="77777777" w:rsidR="00FD744C" w:rsidRPr="00FD744C" w:rsidRDefault="00FD744C" w:rsidP="00F73A9E">
            <w:pPr>
              <w:pStyle w:val="TAL"/>
              <w:rPr>
                <w:ins w:id="581" w:author="Jason Kahn" w:date="2023-08-24T01:41:00Z"/>
                <w:iCs/>
              </w:rPr>
            </w:pPr>
          </w:p>
        </w:tc>
        <w:tc>
          <w:tcPr>
            <w:tcW w:w="2126" w:type="dxa"/>
            <w:tcBorders>
              <w:top w:val="single" w:sz="4" w:space="0" w:color="auto"/>
              <w:left w:val="single" w:sz="4" w:space="0" w:color="auto"/>
              <w:bottom w:val="single" w:sz="4" w:space="0" w:color="auto"/>
              <w:right w:val="single" w:sz="4" w:space="0" w:color="auto"/>
            </w:tcBorders>
            <w:hideMark/>
          </w:tcPr>
          <w:p w14:paraId="1ABC363B" w14:textId="77777777" w:rsidR="00FD744C" w:rsidRPr="00FD744C" w:rsidRDefault="00FD744C" w:rsidP="00F73A9E">
            <w:pPr>
              <w:pStyle w:val="TAL"/>
              <w:rPr>
                <w:ins w:id="582" w:author="Jason Kahn" w:date="2023-08-24T01:41:00Z"/>
                <w:b/>
              </w:rPr>
            </w:pPr>
            <w:proofErr w:type="spellStart"/>
            <w:ins w:id="583" w:author="Jason Kahn" w:date="2023-08-24T01:41:00Z">
              <w:r w:rsidRPr="00FD744C">
                <w:rPr>
                  <w:b/>
                </w:rPr>
                <w:t>MCData</w:t>
              </w:r>
              <w:proofErr w:type="spellEnd"/>
              <w:r w:rsidRPr="00FD744C">
                <w:rPr>
                  <w:b/>
                </w:rPr>
                <w:t>-Info</w:t>
              </w:r>
            </w:ins>
          </w:p>
        </w:tc>
        <w:tc>
          <w:tcPr>
            <w:tcW w:w="1418" w:type="dxa"/>
            <w:tcBorders>
              <w:top w:val="single" w:sz="4" w:space="0" w:color="auto"/>
              <w:left w:val="single" w:sz="4" w:space="0" w:color="auto"/>
              <w:bottom w:val="single" w:sz="4" w:space="0" w:color="auto"/>
              <w:right w:val="single" w:sz="4" w:space="0" w:color="auto"/>
            </w:tcBorders>
          </w:tcPr>
          <w:p w14:paraId="417935F2" w14:textId="77777777" w:rsidR="00FD744C" w:rsidRPr="00FD744C" w:rsidRDefault="00FD744C" w:rsidP="00F73A9E">
            <w:pPr>
              <w:pStyle w:val="TAL"/>
              <w:rPr>
                <w:ins w:id="584" w:author="Jason Kahn" w:date="2023-08-24T01:41:00Z"/>
              </w:rPr>
            </w:pPr>
          </w:p>
        </w:tc>
        <w:tc>
          <w:tcPr>
            <w:tcW w:w="1134" w:type="dxa"/>
            <w:tcBorders>
              <w:top w:val="single" w:sz="4" w:space="0" w:color="auto"/>
              <w:left w:val="single" w:sz="4" w:space="0" w:color="auto"/>
              <w:bottom w:val="single" w:sz="4" w:space="0" w:color="auto"/>
              <w:right w:val="single" w:sz="4" w:space="0" w:color="auto"/>
            </w:tcBorders>
          </w:tcPr>
          <w:p w14:paraId="62176DD0" w14:textId="77777777" w:rsidR="00FD744C" w:rsidRPr="00FD744C" w:rsidRDefault="00FD744C" w:rsidP="00F73A9E">
            <w:pPr>
              <w:pStyle w:val="TAL"/>
              <w:rPr>
                <w:ins w:id="585" w:author="Jason Kahn" w:date="2023-08-24T01:41:00Z"/>
              </w:rPr>
            </w:pPr>
          </w:p>
        </w:tc>
      </w:tr>
      <w:tr w:rsidR="00FD744C" w:rsidRPr="00FD744C" w14:paraId="54E747C8" w14:textId="77777777" w:rsidTr="00F73A9E">
        <w:trPr>
          <w:ins w:id="586" w:author="Jason Kahn" w:date="2023-08-24T01:41:00Z"/>
        </w:trPr>
        <w:tc>
          <w:tcPr>
            <w:tcW w:w="2835" w:type="dxa"/>
            <w:tcBorders>
              <w:top w:val="single" w:sz="4" w:space="0" w:color="auto"/>
              <w:left w:val="single" w:sz="4" w:space="0" w:color="auto"/>
              <w:bottom w:val="single" w:sz="4" w:space="0" w:color="auto"/>
              <w:right w:val="single" w:sz="4" w:space="0" w:color="auto"/>
            </w:tcBorders>
            <w:hideMark/>
          </w:tcPr>
          <w:p w14:paraId="276A936F" w14:textId="77777777" w:rsidR="00FD744C" w:rsidRPr="00FD744C" w:rsidRDefault="00FD744C" w:rsidP="00F73A9E">
            <w:pPr>
              <w:pStyle w:val="TAL"/>
              <w:tabs>
                <w:tab w:val="left" w:pos="754"/>
              </w:tabs>
              <w:rPr>
                <w:ins w:id="587" w:author="Jason Kahn" w:date="2023-08-24T01:41:00Z"/>
                <w:b/>
                <w:bCs/>
              </w:rPr>
            </w:pPr>
            <w:ins w:id="588" w:author="Jason Kahn" w:date="2023-08-24T01:41:00Z">
              <w:r w:rsidRPr="00FD744C">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EA6D620" w14:textId="77777777" w:rsidR="00FD744C" w:rsidRPr="00FD744C" w:rsidRDefault="00FD744C" w:rsidP="00F73A9E">
            <w:pPr>
              <w:pStyle w:val="TAL"/>
              <w:rPr>
                <w:ins w:id="589" w:author="Jason Kahn" w:date="2023-08-24T01:41:00Z"/>
                <w:iCs/>
              </w:rPr>
            </w:pPr>
            <w:proofErr w:type="spellStart"/>
            <w:ins w:id="590" w:author="Jason Kahn" w:date="2023-08-24T01:41:00Z">
              <w:r w:rsidRPr="00FD744C">
                <w:t>MCData</w:t>
              </w:r>
              <w:proofErr w:type="spellEnd"/>
              <w:r w:rsidRPr="00FD744C">
                <w:t>-Info as described in Table 6.1.22.3.3-3</w:t>
              </w:r>
            </w:ins>
          </w:p>
        </w:tc>
        <w:tc>
          <w:tcPr>
            <w:tcW w:w="2126" w:type="dxa"/>
            <w:tcBorders>
              <w:top w:val="single" w:sz="4" w:space="0" w:color="auto"/>
              <w:left w:val="single" w:sz="4" w:space="0" w:color="auto"/>
              <w:bottom w:val="single" w:sz="4" w:space="0" w:color="auto"/>
              <w:right w:val="single" w:sz="4" w:space="0" w:color="auto"/>
            </w:tcBorders>
          </w:tcPr>
          <w:p w14:paraId="21716A6F" w14:textId="77777777" w:rsidR="00FD744C" w:rsidRPr="00FD744C" w:rsidRDefault="00FD744C" w:rsidP="00F73A9E">
            <w:pPr>
              <w:pStyle w:val="TAL"/>
              <w:rPr>
                <w:ins w:id="591" w:author="Jason Kahn" w:date="2023-08-24T01:41:00Z"/>
                <w:bCs/>
              </w:rPr>
            </w:pPr>
          </w:p>
        </w:tc>
        <w:tc>
          <w:tcPr>
            <w:tcW w:w="1418" w:type="dxa"/>
            <w:tcBorders>
              <w:top w:val="single" w:sz="4" w:space="0" w:color="auto"/>
              <w:left w:val="single" w:sz="4" w:space="0" w:color="auto"/>
              <w:bottom w:val="single" w:sz="4" w:space="0" w:color="auto"/>
              <w:right w:val="single" w:sz="4" w:space="0" w:color="auto"/>
            </w:tcBorders>
          </w:tcPr>
          <w:p w14:paraId="170CF1E1" w14:textId="77777777" w:rsidR="00FD744C" w:rsidRPr="00FD744C" w:rsidRDefault="00FD744C" w:rsidP="00F73A9E">
            <w:pPr>
              <w:pStyle w:val="TAL"/>
              <w:rPr>
                <w:ins w:id="592" w:author="Jason Kahn" w:date="2023-08-24T01:41:00Z"/>
              </w:rPr>
            </w:pPr>
          </w:p>
        </w:tc>
        <w:tc>
          <w:tcPr>
            <w:tcW w:w="1134" w:type="dxa"/>
            <w:tcBorders>
              <w:top w:val="single" w:sz="4" w:space="0" w:color="auto"/>
              <w:left w:val="single" w:sz="4" w:space="0" w:color="auto"/>
              <w:bottom w:val="single" w:sz="4" w:space="0" w:color="auto"/>
              <w:right w:val="single" w:sz="4" w:space="0" w:color="auto"/>
            </w:tcBorders>
          </w:tcPr>
          <w:p w14:paraId="66A7F823" w14:textId="77777777" w:rsidR="00FD744C" w:rsidRPr="00FD744C" w:rsidRDefault="00FD744C" w:rsidP="00F73A9E">
            <w:pPr>
              <w:pStyle w:val="TAL"/>
              <w:rPr>
                <w:ins w:id="593" w:author="Jason Kahn" w:date="2023-08-24T01:41:00Z"/>
              </w:rPr>
            </w:pPr>
          </w:p>
        </w:tc>
      </w:tr>
    </w:tbl>
    <w:p w14:paraId="47B9A12B" w14:textId="77777777" w:rsidR="00FD744C" w:rsidRPr="00FD744C" w:rsidRDefault="00FD744C" w:rsidP="00FD744C">
      <w:pPr>
        <w:rPr>
          <w:ins w:id="594" w:author="Jason Kahn" w:date="2023-08-24T01:41:00Z"/>
          <w:lang w:eastAsia="en-US"/>
        </w:rPr>
      </w:pPr>
    </w:p>
    <w:p w14:paraId="3768BC79" w14:textId="77777777" w:rsidR="00FD744C" w:rsidRPr="00FD744C" w:rsidRDefault="00FD744C" w:rsidP="00FD744C">
      <w:pPr>
        <w:pStyle w:val="TH"/>
        <w:rPr>
          <w:ins w:id="595" w:author="Jason Kahn" w:date="2023-08-24T01:41:00Z"/>
        </w:rPr>
      </w:pPr>
      <w:ins w:id="596" w:author="Jason Kahn" w:date="2023-08-24T01:41:00Z">
        <w:r w:rsidRPr="00FD744C">
          <w:t>Table 6.1.22.3.3-2: SDP for SIP INVITE (Table 6.1.22.3.3-1)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2520E105" w14:textId="77777777" w:rsidTr="00F73A9E">
        <w:trPr>
          <w:cantSplit/>
          <w:ins w:id="597" w:author="Jason Kahn" w:date="2023-08-24T01:41:00Z"/>
        </w:trPr>
        <w:tc>
          <w:tcPr>
            <w:tcW w:w="9639" w:type="dxa"/>
            <w:tcBorders>
              <w:top w:val="single" w:sz="4" w:space="0" w:color="auto"/>
              <w:left w:val="single" w:sz="4" w:space="0" w:color="auto"/>
              <w:bottom w:val="single" w:sz="4" w:space="0" w:color="auto"/>
              <w:right w:val="single" w:sz="4" w:space="0" w:color="auto"/>
            </w:tcBorders>
            <w:hideMark/>
          </w:tcPr>
          <w:p w14:paraId="48133D3B" w14:textId="77777777" w:rsidR="00FD744C" w:rsidRPr="00FD744C" w:rsidRDefault="00FD744C" w:rsidP="00F73A9E">
            <w:pPr>
              <w:pStyle w:val="TAL"/>
              <w:rPr>
                <w:ins w:id="598" w:author="Jason Kahn" w:date="2023-08-24T01:41:00Z"/>
                <w:rFonts w:cs="Arial"/>
                <w:szCs w:val="18"/>
              </w:rPr>
            </w:pPr>
            <w:ins w:id="599" w:author="Jason Kahn" w:date="2023-08-24T01:41:00Z">
              <w:r w:rsidRPr="00FD744C">
                <w:rPr>
                  <w:rFonts w:cs="Arial"/>
                  <w:szCs w:val="18"/>
                </w:rPr>
                <w:t xml:space="preserve">Derivation Path: TS 36.579-1 [2], Table </w:t>
              </w:r>
              <w:r w:rsidRPr="00FD744C">
                <w:t>5.5.3.1.1-3, condition MCDATA_SDS, SDP_OFFER, MCD_1to1</w:t>
              </w:r>
            </w:ins>
          </w:p>
        </w:tc>
      </w:tr>
    </w:tbl>
    <w:p w14:paraId="79653576" w14:textId="77777777" w:rsidR="00FD744C" w:rsidRPr="00FD744C" w:rsidRDefault="00FD744C" w:rsidP="00FD744C">
      <w:pPr>
        <w:rPr>
          <w:ins w:id="600" w:author="Jason Kahn" w:date="2023-08-24T01:41:00Z"/>
          <w:lang w:eastAsia="en-US"/>
        </w:rPr>
      </w:pPr>
    </w:p>
    <w:p w14:paraId="3AC0D5FF" w14:textId="77777777" w:rsidR="00FD744C" w:rsidRPr="00FD744C" w:rsidRDefault="00FD744C" w:rsidP="00FD744C">
      <w:pPr>
        <w:pStyle w:val="TH"/>
        <w:rPr>
          <w:ins w:id="601" w:author="Jason Kahn" w:date="2023-08-24T01:41:00Z"/>
        </w:rPr>
      </w:pPr>
      <w:ins w:id="602" w:author="Jason Kahn" w:date="2023-08-24T01:41:00Z">
        <w:r w:rsidRPr="00FD744C">
          <w:t xml:space="preserve">Table 6.1.22.3.3-3: </w:t>
        </w:r>
        <w:proofErr w:type="spellStart"/>
        <w:r w:rsidRPr="00FD744C">
          <w:t>MCData</w:t>
        </w:r>
        <w:proofErr w:type="spellEnd"/>
        <w:r w:rsidRPr="00FD744C">
          <w:t>-Info (Table 6.1.22.3.3-1)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784742EC" w14:textId="77777777" w:rsidTr="00F73A9E">
        <w:trPr>
          <w:cantSplit/>
          <w:ins w:id="603" w:author="Jason Kahn" w:date="2023-08-24T01:41:00Z"/>
        </w:trPr>
        <w:tc>
          <w:tcPr>
            <w:tcW w:w="9639" w:type="dxa"/>
            <w:tcBorders>
              <w:top w:val="single" w:sz="4" w:space="0" w:color="auto"/>
              <w:left w:val="single" w:sz="4" w:space="0" w:color="auto"/>
              <w:bottom w:val="single" w:sz="4" w:space="0" w:color="auto"/>
              <w:right w:val="single" w:sz="4" w:space="0" w:color="auto"/>
            </w:tcBorders>
            <w:hideMark/>
          </w:tcPr>
          <w:p w14:paraId="12DE614B" w14:textId="77777777" w:rsidR="00FD744C" w:rsidRPr="00FD744C" w:rsidRDefault="00FD744C" w:rsidP="00F73A9E">
            <w:pPr>
              <w:pStyle w:val="TAL"/>
              <w:rPr>
                <w:ins w:id="604" w:author="Jason Kahn" w:date="2023-08-24T01:41:00Z"/>
                <w:rFonts w:cs="Arial"/>
                <w:szCs w:val="18"/>
              </w:rPr>
            </w:pPr>
            <w:ins w:id="605" w:author="Jason Kahn" w:date="2023-08-24T01:41:00Z">
              <w:r w:rsidRPr="00FD744C">
                <w:rPr>
                  <w:rFonts w:cs="Arial"/>
                  <w:szCs w:val="18"/>
                </w:rPr>
                <w:t xml:space="preserve">Derivation Path: TS 36.579-1 [2], Table </w:t>
              </w:r>
              <w:r w:rsidRPr="00FD744C">
                <w:t>5.5.3.2.1-3</w:t>
              </w:r>
              <w:r w:rsidRPr="00FD744C">
                <w:rPr>
                  <w:rFonts w:cs="Arial"/>
                  <w:szCs w:val="18"/>
                </w:rPr>
                <w:t xml:space="preserve">, condition MCD_1to1, </w:t>
              </w:r>
              <w:r w:rsidRPr="00FD744C">
                <w:t>FUNCTIONAL_ALIAS</w:t>
              </w:r>
            </w:ins>
          </w:p>
        </w:tc>
      </w:tr>
    </w:tbl>
    <w:p w14:paraId="60DF5F47" w14:textId="77777777" w:rsidR="00FD744C" w:rsidRPr="00FD744C" w:rsidRDefault="00FD744C" w:rsidP="00FD744C">
      <w:pPr>
        <w:rPr>
          <w:ins w:id="606" w:author="Jason Kahn" w:date="2023-08-24T01:41:00Z"/>
          <w:lang w:eastAsia="en-US"/>
        </w:rPr>
      </w:pPr>
    </w:p>
    <w:p w14:paraId="74571742" w14:textId="77777777" w:rsidR="00FD744C" w:rsidRPr="00FD744C" w:rsidRDefault="00FD744C" w:rsidP="00FD744C">
      <w:pPr>
        <w:pStyle w:val="TH"/>
        <w:rPr>
          <w:ins w:id="607" w:author="Jason Kahn" w:date="2023-08-24T01:41:00Z"/>
        </w:rPr>
      </w:pPr>
      <w:ins w:id="608" w:author="Jason Kahn" w:date="2023-08-24T01:41:00Z">
        <w:r w:rsidRPr="00FD744C">
          <w:lastRenderedPageBreak/>
          <w:t>Table 6.1.22.3.3-4: SIP 200 (OK) from the SS (step 2, Table 6.1.22.3.2-1;</w:t>
        </w:r>
        <w:r w:rsidRPr="00FD744C">
          <w:br/>
          <w:t>step 4</w:t>
        </w:r>
        <w:bookmarkStart w:id="609" w:name="_Hlk90925487"/>
        <w:r w:rsidRPr="00FD744C">
          <w:t>, TS 36.579-1 [2] Table 5.3C.2.3-1</w:t>
        </w:r>
        <w:bookmarkEnd w:id="609"/>
        <w:r w:rsidRPr="00FD744C">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238A910D" w14:textId="77777777" w:rsidTr="00F73A9E">
        <w:trPr>
          <w:cantSplit/>
          <w:ins w:id="610" w:author="Jason Kahn" w:date="2023-08-24T01:41:00Z"/>
        </w:trPr>
        <w:tc>
          <w:tcPr>
            <w:tcW w:w="9644" w:type="dxa"/>
            <w:gridSpan w:val="5"/>
            <w:tcBorders>
              <w:top w:val="single" w:sz="4" w:space="0" w:color="auto"/>
              <w:left w:val="single" w:sz="4" w:space="0" w:color="auto"/>
              <w:bottom w:val="single" w:sz="4" w:space="0" w:color="auto"/>
              <w:right w:val="single" w:sz="4" w:space="0" w:color="auto"/>
            </w:tcBorders>
            <w:hideMark/>
          </w:tcPr>
          <w:p w14:paraId="4C243177" w14:textId="77777777" w:rsidR="00FD744C" w:rsidRPr="00FD744C" w:rsidRDefault="00FD744C" w:rsidP="00F73A9E">
            <w:pPr>
              <w:pStyle w:val="TAL"/>
              <w:rPr>
                <w:ins w:id="611" w:author="Jason Kahn" w:date="2023-08-24T01:41:00Z"/>
                <w:rFonts w:cs="Arial"/>
                <w:szCs w:val="18"/>
              </w:rPr>
            </w:pPr>
            <w:ins w:id="612" w:author="Jason Kahn" w:date="2023-08-24T01:41:00Z">
              <w:r w:rsidRPr="00FD744C">
                <w:rPr>
                  <w:rFonts w:cs="Arial"/>
                  <w:szCs w:val="18"/>
                </w:rPr>
                <w:t>Derivation Path: TS 36.579-1 [2], Table 5.5.2.17.1.2-1, condition INVITE-RSP</w:t>
              </w:r>
            </w:ins>
          </w:p>
        </w:tc>
      </w:tr>
      <w:tr w:rsidR="00FD744C" w:rsidRPr="00FD744C" w14:paraId="1536D120" w14:textId="77777777" w:rsidTr="00F73A9E">
        <w:trPr>
          <w:ins w:id="613"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15EB6C01" w14:textId="77777777" w:rsidR="00FD744C" w:rsidRPr="00FD744C" w:rsidRDefault="00FD744C" w:rsidP="00F73A9E">
            <w:pPr>
              <w:pStyle w:val="TAH"/>
              <w:rPr>
                <w:ins w:id="614" w:author="Jason Kahn" w:date="2023-08-24T01:41:00Z"/>
                <w:bCs/>
              </w:rPr>
            </w:pPr>
            <w:ins w:id="615" w:author="Jason Kahn" w:date="2023-08-24T01:41:00Z">
              <w:r w:rsidRPr="00FD744C">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39B1265" w14:textId="77777777" w:rsidR="00FD744C" w:rsidRPr="00FD744C" w:rsidRDefault="00FD744C" w:rsidP="00F73A9E">
            <w:pPr>
              <w:pStyle w:val="TAH"/>
              <w:rPr>
                <w:ins w:id="616" w:author="Jason Kahn" w:date="2023-08-24T01:41:00Z"/>
                <w:bCs/>
              </w:rPr>
            </w:pPr>
            <w:ins w:id="617" w:author="Jason Kahn" w:date="2023-08-24T01:41:00Z">
              <w:r w:rsidRPr="00FD744C">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1D70B9" w14:textId="77777777" w:rsidR="00FD744C" w:rsidRPr="00FD744C" w:rsidRDefault="00FD744C" w:rsidP="00F73A9E">
            <w:pPr>
              <w:pStyle w:val="TAH"/>
              <w:rPr>
                <w:ins w:id="618" w:author="Jason Kahn" w:date="2023-08-24T01:41:00Z"/>
                <w:bCs/>
              </w:rPr>
            </w:pPr>
            <w:ins w:id="619" w:author="Jason Kahn" w:date="2023-08-24T01:41:00Z">
              <w:r w:rsidRPr="00FD744C">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7A66B6" w14:textId="77777777" w:rsidR="00FD744C" w:rsidRPr="00FD744C" w:rsidRDefault="00FD744C" w:rsidP="00F73A9E">
            <w:pPr>
              <w:pStyle w:val="TAH"/>
              <w:rPr>
                <w:ins w:id="620" w:author="Jason Kahn" w:date="2023-08-24T01:41:00Z"/>
                <w:bCs/>
              </w:rPr>
            </w:pPr>
            <w:ins w:id="621" w:author="Jason Kahn" w:date="2023-08-24T01:41:00Z">
              <w:r w:rsidRPr="00FD744C">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DC3378D" w14:textId="77777777" w:rsidR="00FD744C" w:rsidRPr="00FD744C" w:rsidRDefault="00FD744C" w:rsidP="00F73A9E">
            <w:pPr>
              <w:pStyle w:val="TAH"/>
              <w:rPr>
                <w:ins w:id="622" w:author="Jason Kahn" w:date="2023-08-24T01:41:00Z"/>
                <w:bCs/>
              </w:rPr>
            </w:pPr>
            <w:ins w:id="623" w:author="Jason Kahn" w:date="2023-08-24T01:41:00Z">
              <w:r w:rsidRPr="00FD744C">
                <w:rPr>
                  <w:bCs/>
                </w:rPr>
                <w:t>Condition</w:t>
              </w:r>
            </w:ins>
          </w:p>
        </w:tc>
      </w:tr>
      <w:tr w:rsidR="00FD744C" w:rsidRPr="00FD744C" w14:paraId="757803A8" w14:textId="77777777" w:rsidTr="00F73A9E">
        <w:trPr>
          <w:ins w:id="624" w:author="Jason Kahn" w:date="2023-08-24T01:41:00Z"/>
        </w:trPr>
        <w:tc>
          <w:tcPr>
            <w:tcW w:w="2836" w:type="dxa"/>
            <w:tcBorders>
              <w:top w:val="single" w:sz="4" w:space="0" w:color="auto"/>
              <w:left w:val="single" w:sz="4" w:space="0" w:color="auto"/>
              <w:bottom w:val="single" w:sz="4" w:space="0" w:color="auto"/>
              <w:right w:val="single" w:sz="4" w:space="0" w:color="auto"/>
            </w:tcBorders>
            <w:vAlign w:val="center"/>
            <w:hideMark/>
          </w:tcPr>
          <w:p w14:paraId="7301753D" w14:textId="77777777" w:rsidR="00FD744C" w:rsidRPr="00FD744C" w:rsidRDefault="00FD744C" w:rsidP="00F73A9E">
            <w:pPr>
              <w:pStyle w:val="TAL"/>
              <w:rPr>
                <w:ins w:id="625" w:author="Jason Kahn" w:date="2023-08-24T01:41:00Z"/>
                <w:rFonts w:cs="Arial"/>
                <w:b/>
                <w:bCs/>
                <w:szCs w:val="18"/>
              </w:rPr>
            </w:pPr>
            <w:ins w:id="626" w:author="Jason Kahn" w:date="2023-08-24T01:41:00Z">
              <w:r w:rsidRPr="00FD744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19FBA358" w14:textId="77777777" w:rsidR="00FD744C" w:rsidRPr="00FD744C" w:rsidRDefault="00FD744C" w:rsidP="00F73A9E">
            <w:pPr>
              <w:pStyle w:val="TAL"/>
              <w:rPr>
                <w:ins w:id="627" w:author="Jason Kahn" w:date="2023-08-24T01:41:00Z"/>
              </w:rPr>
            </w:pPr>
          </w:p>
        </w:tc>
        <w:tc>
          <w:tcPr>
            <w:tcW w:w="2127" w:type="dxa"/>
            <w:tcBorders>
              <w:top w:val="single" w:sz="4" w:space="0" w:color="auto"/>
              <w:left w:val="single" w:sz="4" w:space="0" w:color="auto"/>
              <w:bottom w:val="single" w:sz="4" w:space="0" w:color="auto"/>
              <w:right w:val="single" w:sz="4" w:space="0" w:color="auto"/>
            </w:tcBorders>
          </w:tcPr>
          <w:p w14:paraId="65B615F2" w14:textId="77777777" w:rsidR="00FD744C" w:rsidRPr="00FD744C" w:rsidRDefault="00FD744C" w:rsidP="00F73A9E">
            <w:pPr>
              <w:pStyle w:val="TAL"/>
              <w:rPr>
                <w:ins w:id="628"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1574E0D9" w14:textId="77777777" w:rsidR="00FD744C" w:rsidRPr="00FD744C" w:rsidRDefault="00FD744C" w:rsidP="00F73A9E">
            <w:pPr>
              <w:pStyle w:val="TAL"/>
              <w:rPr>
                <w:ins w:id="629" w:author="Jason Kahn" w:date="2023-08-24T01:41:00Z"/>
              </w:rPr>
            </w:pPr>
          </w:p>
        </w:tc>
        <w:tc>
          <w:tcPr>
            <w:tcW w:w="1135" w:type="dxa"/>
            <w:tcBorders>
              <w:top w:val="single" w:sz="4" w:space="0" w:color="auto"/>
              <w:left w:val="single" w:sz="4" w:space="0" w:color="auto"/>
              <w:bottom w:val="single" w:sz="4" w:space="0" w:color="auto"/>
              <w:right w:val="single" w:sz="4" w:space="0" w:color="auto"/>
            </w:tcBorders>
            <w:vAlign w:val="bottom"/>
          </w:tcPr>
          <w:p w14:paraId="3FE2A8F1" w14:textId="77777777" w:rsidR="00FD744C" w:rsidRPr="00FD744C" w:rsidRDefault="00FD744C" w:rsidP="00F73A9E">
            <w:pPr>
              <w:pStyle w:val="TAL"/>
              <w:rPr>
                <w:ins w:id="630" w:author="Jason Kahn" w:date="2023-08-24T01:41:00Z"/>
              </w:rPr>
            </w:pPr>
          </w:p>
        </w:tc>
      </w:tr>
      <w:tr w:rsidR="00FD744C" w:rsidRPr="00FD744C" w14:paraId="713FD92E" w14:textId="77777777" w:rsidTr="00F73A9E">
        <w:trPr>
          <w:ins w:id="631"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183149A2" w14:textId="77777777" w:rsidR="00FD744C" w:rsidRPr="00FD744C" w:rsidRDefault="00FD744C" w:rsidP="00F73A9E">
            <w:pPr>
              <w:pStyle w:val="TAL"/>
              <w:rPr>
                <w:ins w:id="632" w:author="Jason Kahn" w:date="2023-08-24T01:41:00Z"/>
                <w:b/>
                <w:bCs/>
              </w:rPr>
            </w:pPr>
            <w:ins w:id="633" w:author="Jason Kahn" w:date="2023-08-24T01:41:00Z">
              <w:r w:rsidRPr="00FD744C">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35E27A3C" w14:textId="77777777" w:rsidR="00FD744C" w:rsidRPr="00FD744C" w:rsidRDefault="00FD744C" w:rsidP="00F73A9E">
            <w:pPr>
              <w:pStyle w:val="TAL"/>
              <w:rPr>
                <w:ins w:id="634" w:author="Jason Kahn" w:date="2023-08-24T01:41:00Z"/>
              </w:rPr>
            </w:pPr>
            <w:ins w:id="635" w:author="Jason Kahn" w:date="2023-08-24T01:41:00Z">
              <w:r w:rsidRPr="00FD744C">
                <w:t>As described in Table 6.1.22.3.3-5</w:t>
              </w:r>
            </w:ins>
          </w:p>
        </w:tc>
        <w:tc>
          <w:tcPr>
            <w:tcW w:w="2127" w:type="dxa"/>
            <w:tcBorders>
              <w:top w:val="single" w:sz="4" w:space="0" w:color="auto"/>
              <w:left w:val="single" w:sz="4" w:space="0" w:color="auto"/>
              <w:bottom w:val="single" w:sz="4" w:space="0" w:color="auto"/>
              <w:right w:val="single" w:sz="4" w:space="0" w:color="auto"/>
            </w:tcBorders>
          </w:tcPr>
          <w:p w14:paraId="4C7813FB" w14:textId="77777777" w:rsidR="00FD744C" w:rsidRPr="00FD744C" w:rsidRDefault="00FD744C" w:rsidP="00F73A9E">
            <w:pPr>
              <w:pStyle w:val="TAL"/>
              <w:rPr>
                <w:ins w:id="636"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35A36943" w14:textId="77777777" w:rsidR="00FD744C" w:rsidRPr="00FD744C" w:rsidRDefault="00FD744C" w:rsidP="00F73A9E">
            <w:pPr>
              <w:pStyle w:val="TAL"/>
              <w:rPr>
                <w:ins w:id="637" w:author="Jason Kahn" w:date="2023-08-24T01:41:00Z"/>
              </w:rPr>
            </w:pPr>
          </w:p>
        </w:tc>
        <w:tc>
          <w:tcPr>
            <w:tcW w:w="1135" w:type="dxa"/>
            <w:tcBorders>
              <w:top w:val="single" w:sz="4" w:space="0" w:color="auto"/>
              <w:left w:val="single" w:sz="4" w:space="0" w:color="auto"/>
              <w:bottom w:val="single" w:sz="4" w:space="0" w:color="auto"/>
              <w:right w:val="single" w:sz="4" w:space="0" w:color="auto"/>
            </w:tcBorders>
            <w:vAlign w:val="bottom"/>
          </w:tcPr>
          <w:p w14:paraId="590A0A74" w14:textId="77777777" w:rsidR="00FD744C" w:rsidRPr="00FD744C" w:rsidRDefault="00FD744C" w:rsidP="00F73A9E">
            <w:pPr>
              <w:pStyle w:val="TAL"/>
              <w:rPr>
                <w:ins w:id="638" w:author="Jason Kahn" w:date="2023-08-24T01:41:00Z"/>
              </w:rPr>
            </w:pPr>
          </w:p>
        </w:tc>
      </w:tr>
    </w:tbl>
    <w:p w14:paraId="397BC022" w14:textId="77777777" w:rsidR="00FD744C" w:rsidRPr="00FD744C" w:rsidRDefault="00FD744C" w:rsidP="00FD744C">
      <w:pPr>
        <w:rPr>
          <w:ins w:id="639" w:author="Jason Kahn" w:date="2023-08-24T01:41:00Z"/>
          <w:lang w:eastAsia="en-US"/>
        </w:rPr>
      </w:pPr>
    </w:p>
    <w:p w14:paraId="5B86AD18" w14:textId="77777777" w:rsidR="00FD744C" w:rsidRPr="00FD744C" w:rsidRDefault="00FD744C" w:rsidP="00FD744C">
      <w:pPr>
        <w:pStyle w:val="TH"/>
        <w:rPr>
          <w:ins w:id="640" w:author="Jason Kahn" w:date="2023-08-24T01:41:00Z"/>
        </w:rPr>
      </w:pPr>
      <w:ins w:id="641" w:author="Jason Kahn" w:date="2023-08-24T01:41:00Z">
        <w:r w:rsidRPr="00FD744C">
          <w:t>Table 6.1.22.3.3-5: SDP for SIP 200 (OK) (Table 6.1.22.3.3-4)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40FF81C8" w14:textId="77777777" w:rsidTr="00F73A9E">
        <w:trPr>
          <w:cantSplit/>
          <w:ins w:id="642" w:author="Jason Kahn" w:date="2023-08-24T01:41:00Z"/>
        </w:trPr>
        <w:tc>
          <w:tcPr>
            <w:tcW w:w="9644" w:type="dxa"/>
            <w:tcBorders>
              <w:top w:val="single" w:sz="4" w:space="0" w:color="auto"/>
              <w:left w:val="single" w:sz="4" w:space="0" w:color="auto"/>
              <w:bottom w:val="single" w:sz="4" w:space="0" w:color="auto"/>
              <w:right w:val="single" w:sz="4" w:space="0" w:color="auto"/>
            </w:tcBorders>
            <w:hideMark/>
          </w:tcPr>
          <w:p w14:paraId="58AB5C44" w14:textId="77777777" w:rsidR="00FD744C" w:rsidRPr="00FD744C" w:rsidRDefault="00FD744C" w:rsidP="00F73A9E">
            <w:pPr>
              <w:pStyle w:val="TAL"/>
              <w:rPr>
                <w:ins w:id="643" w:author="Jason Kahn" w:date="2023-08-24T01:41:00Z"/>
                <w:rFonts w:cs="Arial"/>
                <w:szCs w:val="18"/>
              </w:rPr>
            </w:pPr>
            <w:ins w:id="644" w:author="Jason Kahn" w:date="2023-08-24T01:41:00Z">
              <w:r w:rsidRPr="00FD744C">
                <w:rPr>
                  <w:rFonts w:cs="Arial"/>
                  <w:szCs w:val="18"/>
                </w:rPr>
                <w:t xml:space="preserve">Derivation Path: TS 36.579-1 [2], Table </w:t>
              </w:r>
              <w:r w:rsidRPr="00FD744C">
                <w:t>5.5.3.1.2-3, condition MCDATA_SDS, SDP_ANSWER</w:t>
              </w:r>
            </w:ins>
          </w:p>
        </w:tc>
      </w:tr>
    </w:tbl>
    <w:p w14:paraId="2522B0C5" w14:textId="77777777" w:rsidR="00FD744C" w:rsidRPr="00FD744C" w:rsidRDefault="00FD744C" w:rsidP="00FD744C">
      <w:pPr>
        <w:rPr>
          <w:ins w:id="645" w:author="Jason Kahn" w:date="2023-08-24T01:41:00Z"/>
          <w:lang w:eastAsia="en-US"/>
        </w:rPr>
      </w:pPr>
    </w:p>
    <w:p w14:paraId="3EE44A9C" w14:textId="77777777" w:rsidR="00FD744C" w:rsidRPr="00FD744C" w:rsidRDefault="00FD744C" w:rsidP="00FD744C">
      <w:pPr>
        <w:pStyle w:val="TH"/>
        <w:rPr>
          <w:ins w:id="646" w:author="Jason Kahn" w:date="2023-08-24T01:41:00Z"/>
        </w:rPr>
      </w:pPr>
      <w:ins w:id="647" w:author="Jason Kahn" w:date="2023-08-24T01:41:00Z">
        <w:r w:rsidRPr="00FD744C">
          <w:t>Table 6.1.22.3.3-6: MSRP SEND from the UE (step 3, Table 6.1.22.3.2-1;</w:t>
        </w:r>
        <w:r w:rsidRPr="00FD744C">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7AB43486" w14:textId="77777777" w:rsidTr="00F73A9E">
        <w:trPr>
          <w:cantSplit/>
          <w:ins w:id="648" w:author="Jason Kahn" w:date="2023-08-24T01:41:00Z"/>
        </w:trPr>
        <w:tc>
          <w:tcPr>
            <w:tcW w:w="9644" w:type="dxa"/>
            <w:gridSpan w:val="5"/>
            <w:tcBorders>
              <w:top w:val="single" w:sz="4" w:space="0" w:color="auto"/>
              <w:left w:val="single" w:sz="4" w:space="0" w:color="auto"/>
              <w:bottom w:val="single" w:sz="4" w:space="0" w:color="auto"/>
              <w:right w:val="single" w:sz="4" w:space="0" w:color="auto"/>
            </w:tcBorders>
            <w:hideMark/>
          </w:tcPr>
          <w:p w14:paraId="570F22BB" w14:textId="77777777" w:rsidR="00FD744C" w:rsidRPr="00FD744C" w:rsidRDefault="00FD744C" w:rsidP="00F73A9E">
            <w:pPr>
              <w:pStyle w:val="TAL"/>
              <w:rPr>
                <w:ins w:id="649" w:author="Jason Kahn" w:date="2023-08-24T01:41:00Z"/>
                <w:rFonts w:cs="Arial"/>
                <w:szCs w:val="18"/>
              </w:rPr>
            </w:pPr>
            <w:ins w:id="650" w:author="Jason Kahn" w:date="2023-08-24T01:41:00Z">
              <w:r w:rsidRPr="00FD744C">
                <w:rPr>
                  <w:rFonts w:cs="Arial"/>
                  <w:szCs w:val="18"/>
                </w:rPr>
                <w:t xml:space="preserve">Derivation Path: TS 36.579-1 [2], </w:t>
              </w:r>
              <w:r w:rsidRPr="00FD744C">
                <w:t>Table 5.5.12.1.1-1</w:t>
              </w:r>
            </w:ins>
          </w:p>
        </w:tc>
      </w:tr>
      <w:tr w:rsidR="00FD744C" w:rsidRPr="00FD744C" w14:paraId="3DDB51F9" w14:textId="77777777" w:rsidTr="00F73A9E">
        <w:trPr>
          <w:ins w:id="651"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6E4FFBA7" w14:textId="77777777" w:rsidR="00FD744C" w:rsidRPr="00FD744C" w:rsidRDefault="00FD744C" w:rsidP="00F73A9E">
            <w:pPr>
              <w:pStyle w:val="TAH"/>
              <w:rPr>
                <w:ins w:id="652" w:author="Jason Kahn" w:date="2023-08-24T01:41:00Z"/>
                <w:bCs/>
              </w:rPr>
            </w:pPr>
            <w:ins w:id="653" w:author="Jason Kahn" w:date="2023-08-24T01:41:00Z">
              <w:r w:rsidRPr="00FD744C">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D7622FE" w14:textId="77777777" w:rsidR="00FD744C" w:rsidRPr="00FD744C" w:rsidRDefault="00FD744C" w:rsidP="00F73A9E">
            <w:pPr>
              <w:pStyle w:val="TAH"/>
              <w:rPr>
                <w:ins w:id="654" w:author="Jason Kahn" w:date="2023-08-24T01:41:00Z"/>
                <w:bCs/>
              </w:rPr>
            </w:pPr>
            <w:ins w:id="655" w:author="Jason Kahn" w:date="2023-08-24T01:41:00Z">
              <w:r w:rsidRPr="00FD744C">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8291E5A" w14:textId="77777777" w:rsidR="00FD744C" w:rsidRPr="00FD744C" w:rsidRDefault="00FD744C" w:rsidP="00F73A9E">
            <w:pPr>
              <w:pStyle w:val="TAH"/>
              <w:rPr>
                <w:ins w:id="656" w:author="Jason Kahn" w:date="2023-08-24T01:41:00Z"/>
                <w:bCs/>
              </w:rPr>
            </w:pPr>
            <w:ins w:id="657" w:author="Jason Kahn" w:date="2023-08-24T01:41:00Z">
              <w:r w:rsidRPr="00FD744C">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C7E1F64" w14:textId="77777777" w:rsidR="00FD744C" w:rsidRPr="00FD744C" w:rsidRDefault="00FD744C" w:rsidP="00F73A9E">
            <w:pPr>
              <w:pStyle w:val="TAH"/>
              <w:rPr>
                <w:ins w:id="658" w:author="Jason Kahn" w:date="2023-08-24T01:41:00Z"/>
                <w:bCs/>
              </w:rPr>
            </w:pPr>
            <w:ins w:id="659" w:author="Jason Kahn" w:date="2023-08-24T01:41:00Z">
              <w:r w:rsidRPr="00FD744C">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86F7BF" w14:textId="77777777" w:rsidR="00FD744C" w:rsidRPr="00FD744C" w:rsidRDefault="00FD744C" w:rsidP="00F73A9E">
            <w:pPr>
              <w:pStyle w:val="TAH"/>
              <w:rPr>
                <w:ins w:id="660" w:author="Jason Kahn" w:date="2023-08-24T01:41:00Z"/>
                <w:bCs/>
              </w:rPr>
            </w:pPr>
            <w:ins w:id="661" w:author="Jason Kahn" w:date="2023-08-24T01:41:00Z">
              <w:r w:rsidRPr="00FD744C">
                <w:rPr>
                  <w:bCs/>
                </w:rPr>
                <w:t>Condition</w:t>
              </w:r>
            </w:ins>
          </w:p>
        </w:tc>
      </w:tr>
      <w:tr w:rsidR="00FD744C" w:rsidRPr="00FD744C" w14:paraId="09FA3F3C" w14:textId="77777777" w:rsidTr="00F73A9E">
        <w:trPr>
          <w:ins w:id="662"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21E49367" w14:textId="77777777" w:rsidR="00FD744C" w:rsidRPr="00FD744C" w:rsidRDefault="00FD744C" w:rsidP="00F73A9E">
            <w:pPr>
              <w:pStyle w:val="TAL"/>
              <w:rPr>
                <w:ins w:id="663" w:author="Jason Kahn" w:date="2023-08-24T01:41:00Z"/>
                <w:b/>
                <w:bCs/>
              </w:rPr>
            </w:pPr>
            <w:ins w:id="664" w:author="Jason Kahn" w:date="2023-08-24T01:41:00Z">
              <w:r w:rsidRPr="00FD744C">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58F79701" w14:textId="77777777" w:rsidR="00FD744C" w:rsidRPr="00FD744C" w:rsidRDefault="00FD744C" w:rsidP="00F73A9E">
            <w:pPr>
              <w:pStyle w:val="TAL"/>
              <w:rPr>
                <w:ins w:id="665" w:author="Jason Kahn" w:date="2023-08-24T01:41:00Z"/>
              </w:rPr>
            </w:pPr>
          </w:p>
        </w:tc>
        <w:tc>
          <w:tcPr>
            <w:tcW w:w="2127" w:type="dxa"/>
            <w:tcBorders>
              <w:top w:val="single" w:sz="4" w:space="0" w:color="auto"/>
              <w:left w:val="single" w:sz="4" w:space="0" w:color="auto"/>
              <w:bottom w:val="single" w:sz="4" w:space="0" w:color="auto"/>
              <w:right w:val="single" w:sz="4" w:space="0" w:color="auto"/>
            </w:tcBorders>
          </w:tcPr>
          <w:p w14:paraId="2D68F13C" w14:textId="77777777" w:rsidR="00FD744C" w:rsidRPr="00FD744C" w:rsidRDefault="00FD744C" w:rsidP="00F73A9E">
            <w:pPr>
              <w:pStyle w:val="TAL"/>
              <w:rPr>
                <w:ins w:id="666" w:author="Jason Kahn" w:date="2023-08-24T01:41:00Z"/>
                <w:bCs/>
              </w:rPr>
            </w:pPr>
          </w:p>
        </w:tc>
        <w:tc>
          <w:tcPr>
            <w:tcW w:w="1419" w:type="dxa"/>
            <w:tcBorders>
              <w:top w:val="single" w:sz="4" w:space="0" w:color="auto"/>
              <w:left w:val="single" w:sz="4" w:space="0" w:color="auto"/>
              <w:bottom w:val="single" w:sz="4" w:space="0" w:color="auto"/>
              <w:right w:val="single" w:sz="4" w:space="0" w:color="auto"/>
            </w:tcBorders>
          </w:tcPr>
          <w:p w14:paraId="2DFB458B" w14:textId="77777777" w:rsidR="00FD744C" w:rsidRPr="00FD744C" w:rsidRDefault="00FD744C" w:rsidP="00F73A9E">
            <w:pPr>
              <w:pStyle w:val="TAL"/>
              <w:rPr>
                <w:ins w:id="667"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BA7A88F" w14:textId="77777777" w:rsidR="00FD744C" w:rsidRPr="00FD744C" w:rsidRDefault="00FD744C" w:rsidP="00F73A9E">
            <w:pPr>
              <w:pStyle w:val="TAL"/>
              <w:rPr>
                <w:ins w:id="668" w:author="Jason Kahn" w:date="2023-08-24T01:41:00Z"/>
              </w:rPr>
            </w:pPr>
          </w:p>
        </w:tc>
      </w:tr>
      <w:tr w:rsidR="00FD744C" w:rsidRPr="00FD744C" w14:paraId="3126D094" w14:textId="77777777" w:rsidTr="00F73A9E">
        <w:trPr>
          <w:ins w:id="669"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605886A2" w14:textId="77777777" w:rsidR="00FD744C" w:rsidRPr="00FD744C" w:rsidRDefault="00FD744C" w:rsidP="00F73A9E">
            <w:pPr>
              <w:pStyle w:val="TAL"/>
              <w:rPr>
                <w:ins w:id="670" w:author="Jason Kahn" w:date="2023-08-24T01:41:00Z"/>
                <w:b/>
                <w:bCs/>
              </w:rPr>
            </w:pPr>
            <w:ins w:id="671" w:author="Jason Kahn" w:date="2023-08-24T01:41:00Z">
              <w:r w:rsidRPr="00FD744C">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3F31EAA4" w14:textId="77777777" w:rsidR="00FD744C" w:rsidRPr="00FD744C" w:rsidRDefault="00FD744C" w:rsidP="00F73A9E">
            <w:pPr>
              <w:pStyle w:val="TAL"/>
              <w:rPr>
                <w:ins w:id="672" w:author="Jason Kahn" w:date="2023-08-24T01:41:00Z"/>
              </w:rPr>
            </w:pPr>
            <w:ins w:id="673" w:author="Jason Kahn" w:date="2023-08-24T01:41:00Z">
              <w:r w:rsidRPr="00FD744C">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79035DBB" w14:textId="77777777" w:rsidR="00FD744C" w:rsidRPr="00FD744C" w:rsidRDefault="00FD744C" w:rsidP="00F73A9E">
            <w:pPr>
              <w:pStyle w:val="TAL"/>
              <w:rPr>
                <w:ins w:id="674" w:author="Jason Kahn" w:date="2023-08-24T01:41:00Z"/>
                <w:bCs/>
              </w:rPr>
            </w:pPr>
          </w:p>
        </w:tc>
        <w:tc>
          <w:tcPr>
            <w:tcW w:w="1419" w:type="dxa"/>
            <w:tcBorders>
              <w:top w:val="single" w:sz="4" w:space="0" w:color="auto"/>
              <w:left w:val="single" w:sz="4" w:space="0" w:color="auto"/>
              <w:bottom w:val="single" w:sz="4" w:space="0" w:color="auto"/>
              <w:right w:val="single" w:sz="4" w:space="0" w:color="auto"/>
            </w:tcBorders>
          </w:tcPr>
          <w:p w14:paraId="112FCC11" w14:textId="77777777" w:rsidR="00FD744C" w:rsidRPr="00FD744C" w:rsidRDefault="00FD744C" w:rsidP="00F73A9E">
            <w:pPr>
              <w:pStyle w:val="TAL"/>
              <w:rPr>
                <w:ins w:id="675"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71B468D6" w14:textId="77777777" w:rsidR="00FD744C" w:rsidRPr="00FD744C" w:rsidRDefault="00FD744C" w:rsidP="00F73A9E">
            <w:pPr>
              <w:pStyle w:val="TAL"/>
              <w:rPr>
                <w:ins w:id="676" w:author="Jason Kahn" w:date="2023-08-24T01:41:00Z"/>
              </w:rPr>
            </w:pPr>
          </w:p>
        </w:tc>
      </w:tr>
      <w:tr w:rsidR="00FD744C" w:rsidRPr="00FD744C" w14:paraId="1417A363" w14:textId="77777777" w:rsidTr="00F73A9E">
        <w:trPr>
          <w:ins w:id="677"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391C9AE7" w14:textId="77777777" w:rsidR="00FD744C" w:rsidRPr="00FD744C" w:rsidRDefault="00FD744C" w:rsidP="00F73A9E">
            <w:pPr>
              <w:pStyle w:val="TAL"/>
              <w:rPr>
                <w:ins w:id="678" w:author="Jason Kahn" w:date="2023-08-24T01:41:00Z"/>
                <w:b/>
                <w:bCs/>
              </w:rPr>
            </w:pPr>
            <w:ins w:id="679" w:author="Jason Kahn" w:date="2023-08-24T01:41:00Z">
              <w:r w:rsidRPr="00FD744C">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196F614B" w14:textId="77777777" w:rsidR="00FD744C" w:rsidRPr="00FD744C" w:rsidRDefault="00FD744C" w:rsidP="00F73A9E">
            <w:pPr>
              <w:pStyle w:val="TAL"/>
              <w:rPr>
                <w:ins w:id="680" w:author="Jason Kahn" w:date="2023-08-24T01:41:00Z"/>
              </w:rPr>
            </w:pPr>
            <w:ins w:id="681" w:author="Jason Kahn" w:date="2023-08-24T01:41:00Z">
              <w:r w:rsidRPr="00FD744C">
                <w:rPr>
                  <w:iCs/>
                </w:rPr>
                <w:t>Message or chunk of message as specified in table 6.1.22.3.3-7</w:t>
              </w:r>
            </w:ins>
          </w:p>
        </w:tc>
        <w:tc>
          <w:tcPr>
            <w:tcW w:w="2127" w:type="dxa"/>
            <w:tcBorders>
              <w:top w:val="single" w:sz="4" w:space="0" w:color="auto"/>
              <w:left w:val="single" w:sz="4" w:space="0" w:color="auto"/>
              <w:bottom w:val="single" w:sz="4" w:space="0" w:color="auto"/>
              <w:right w:val="single" w:sz="4" w:space="0" w:color="auto"/>
            </w:tcBorders>
          </w:tcPr>
          <w:p w14:paraId="60F437C3" w14:textId="77777777" w:rsidR="00FD744C" w:rsidRPr="00FD744C" w:rsidRDefault="00FD744C" w:rsidP="00F73A9E">
            <w:pPr>
              <w:pStyle w:val="TAL"/>
              <w:rPr>
                <w:ins w:id="682" w:author="Jason Kahn" w:date="2023-08-24T01:41:00Z"/>
                <w:bCs/>
              </w:rPr>
            </w:pPr>
          </w:p>
        </w:tc>
        <w:tc>
          <w:tcPr>
            <w:tcW w:w="1419" w:type="dxa"/>
            <w:tcBorders>
              <w:top w:val="single" w:sz="4" w:space="0" w:color="auto"/>
              <w:left w:val="single" w:sz="4" w:space="0" w:color="auto"/>
              <w:bottom w:val="single" w:sz="4" w:space="0" w:color="auto"/>
              <w:right w:val="single" w:sz="4" w:space="0" w:color="auto"/>
            </w:tcBorders>
          </w:tcPr>
          <w:p w14:paraId="140C128D" w14:textId="77777777" w:rsidR="00FD744C" w:rsidRPr="00FD744C" w:rsidRDefault="00FD744C" w:rsidP="00F73A9E">
            <w:pPr>
              <w:pStyle w:val="TAL"/>
              <w:rPr>
                <w:ins w:id="683"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2E30757A" w14:textId="77777777" w:rsidR="00FD744C" w:rsidRPr="00FD744C" w:rsidRDefault="00FD744C" w:rsidP="00F73A9E">
            <w:pPr>
              <w:pStyle w:val="TAL"/>
              <w:rPr>
                <w:ins w:id="684" w:author="Jason Kahn" w:date="2023-08-24T01:41:00Z"/>
              </w:rPr>
            </w:pPr>
          </w:p>
        </w:tc>
      </w:tr>
    </w:tbl>
    <w:p w14:paraId="69E3CD2D" w14:textId="77777777" w:rsidR="00FD744C" w:rsidRPr="00FD744C" w:rsidRDefault="00FD744C" w:rsidP="00FD744C">
      <w:pPr>
        <w:rPr>
          <w:ins w:id="685" w:author="Jason Kahn" w:date="2023-08-24T01:41:00Z"/>
          <w:lang w:eastAsia="en-US"/>
        </w:rPr>
      </w:pPr>
    </w:p>
    <w:p w14:paraId="63432ABC" w14:textId="77777777" w:rsidR="00FD744C" w:rsidRPr="00FD744C" w:rsidRDefault="00FD744C" w:rsidP="00FD744C">
      <w:pPr>
        <w:pStyle w:val="TH"/>
        <w:rPr>
          <w:ins w:id="686" w:author="Jason Kahn" w:date="2023-08-24T01:41:00Z"/>
        </w:rPr>
      </w:pPr>
      <w:ins w:id="687" w:author="Jason Kahn" w:date="2023-08-24T01:41:00Z">
        <w:r w:rsidRPr="00FD744C">
          <w:t>Table 6.1.22.3.3-7: MIME Message (step 3, Table 6.1.22.3.2-1;</w:t>
        </w:r>
        <w:r w:rsidRPr="00FD744C">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6FC88846" w14:textId="77777777" w:rsidTr="00F73A9E">
        <w:trPr>
          <w:cantSplit/>
          <w:ins w:id="688" w:author="Jason Kahn" w:date="2023-08-24T01:41:00Z"/>
        </w:trPr>
        <w:tc>
          <w:tcPr>
            <w:tcW w:w="9644" w:type="dxa"/>
            <w:gridSpan w:val="5"/>
            <w:tcBorders>
              <w:top w:val="single" w:sz="4" w:space="0" w:color="auto"/>
              <w:left w:val="single" w:sz="4" w:space="0" w:color="auto"/>
              <w:bottom w:val="single" w:sz="4" w:space="0" w:color="auto"/>
              <w:right w:val="single" w:sz="4" w:space="0" w:color="auto"/>
            </w:tcBorders>
            <w:hideMark/>
          </w:tcPr>
          <w:p w14:paraId="22CB6403" w14:textId="77777777" w:rsidR="00FD744C" w:rsidRPr="00FD744C" w:rsidRDefault="00FD744C" w:rsidP="00F73A9E">
            <w:pPr>
              <w:pStyle w:val="TAL"/>
              <w:rPr>
                <w:ins w:id="689" w:author="Jason Kahn" w:date="2023-08-24T01:41:00Z"/>
                <w:rFonts w:cs="Arial"/>
                <w:szCs w:val="18"/>
              </w:rPr>
            </w:pPr>
            <w:ins w:id="690" w:author="Jason Kahn" w:date="2023-08-24T01:41:00Z">
              <w:r w:rsidRPr="00FD744C">
                <w:rPr>
                  <w:rFonts w:cs="Arial"/>
                  <w:szCs w:val="18"/>
                </w:rPr>
                <w:t>Derivation Path: RFC 2046 [38]</w:t>
              </w:r>
            </w:ins>
          </w:p>
        </w:tc>
      </w:tr>
      <w:tr w:rsidR="00FD744C" w:rsidRPr="00FD744C" w14:paraId="3914543E" w14:textId="77777777" w:rsidTr="00F73A9E">
        <w:trPr>
          <w:ins w:id="691"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7B20E6AD" w14:textId="77777777" w:rsidR="00FD744C" w:rsidRPr="00FD744C" w:rsidRDefault="00FD744C" w:rsidP="00F73A9E">
            <w:pPr>
              <w:pStyle w:val="TAH"/>
              <w:rPr>
                <w:ins w:id="692" w:author="Jason Kahn" w:date="2023-08-24T01:41:00Z"/>
                <w:bCs/>
              </w:rPr>
            </w:pPr>
            <w:ins w:id="693" w:author="Jason Kahn" w:date="2023-08-24T01:41:00Z">
              <w:r w:rsidRPr="00FD744C">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83E87CA" w14:textId="77777777" w:rsidR="00FD744C" w:rsidRPr="00FD744C" w:rsidRDefault="00FD744C" w:rsidP="00F73A9E">
            <w:pPr>
              <w:pStyle w:val="TAH"/>
              <w:rPr>
                <w:ins w:id="694" w:author="Jason Kahn" w:date="2023-08-24T01:41:00Z"/>
                <w:bCs/>
              </w:rPr>
            </w:pPr>
            <w:ins w:id="695" w:author="Jason Kahn" w:date="2023-08-24T01:41:00Z">
              <w:r w:rsidRPr="00FD744C">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EC1D7C" w14:textId="77777777" w:rsidR="00FD744C" w:rsidRPr="00FD744C" w:rsidRDefault="00FD744C" w:rsidP="00F73A9E">
            <w:pPr>
              <w:pStyle w:val="TAH"/>
              <w:rPr>
                <w:ins w:id="696" w:author="Jason Kahn" w:date="2023-08-24T01:41:00Z"/>
                <w:bCs/>
              </w:rPr>
            </w:pPr>
            <w:ins w:id="697" w:author="Jason Kahn" w:date="2023-08-24T01:41:00Z">
              <w:r w:rsidRPr="00FD744C">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A33F45D" w14:textId="77777777" w:rsidR="00FD744C" w:rsidRPr="00FD744C" w:rsidRDefault="00FD744C" w:rsidP="00F73A9E">
            <w:pPr>
              <w:pStyle w:val="TAH"/>
              <w:rPr>
                <w:ins w:id="698" w:author="Jason Kahn" w:date="2023-08-24T01:41:00Z"/>
                <w:bCs/>
              </w:rPr>
            </w:pPr>
            <w:ins w:id="699" w:author="Jason Kahn" w:date="2023-08-24T01:41:00Z">
              <w:r w:rsidRPr="00FD744C">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6327737" w14:textId="77777777" w:rsidR="00FD744C" w:rsidRPr="00FD744C" w:rsidRDefault="00FD744C" w:rsidP="00F73A9E">
            <w:pPr>
              <w:pStyle w:val="TAH"/>
              <w:rPr>
                <w:ins w:id="700" w:author="Jason Kahn" w:date="2023-08-24T01:41:00Z"/>
                <w:bCs/>
              </w:rPr>
            </w:pPr>
            <w:ins w:id="701" w:author="Jason Kahn" w:date="2023-08-24T01:41:00Z">
              <w:r w:rsidRPr="00FD744C">
                <w:rPr>
                  <w:bCs/>
                </w:rPr>
                <w:t>Condition</w:t>
              </w:r>
            </w:ins>
          </w:p>
        </w:tc>
      </w:tr>
      <w:tr w:rsidR="00FD744C" w:rsidRPr="00FD744C" w14:paraId="43BE01B0" w14:textId="77777777" w:rsidTr="00F73A9E">
        <w:trPr>
          <w:ins w:id="702"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5BF0B181" w14:textId="77777777" w:rsidR="00FD744C" w:rsidRPr="00FD744C" w:rsidRDefault="00FD744C" w:rsidP="00F73A9E">
            <w:pPr>
              <w:pStyle w:val="TAL"/>
              <w:rPr>
                <w:ins w:id="703" w:author="Jason Kahn" w:date="2023-08-24T01:41:00Z"/>
                <w:rFonts w:cs="Arial"/>
                <w:b/>
                <w:bCs/>
                <w:szCs w:val="18"/>
              </w:rPr>
            </w:pPr>
            <w:ins w:id="704" w:author="Jason Kahn" w:date="2023-08-24T01:41:00Z">
              <w:r w:rsidRPr="00FD744C">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3BD679AE" w14:textId="77777777" w:rsidR="00FD744C" w:rsidRPr="00FD744C" w:rsidRDefault="00FD744C" w:rsidP="00F73A9E">
            <w:pPr>
              <w:pStyle w:val="TAL"/>
              <w:rPr>
                <w:ins w:id="705" w:author="Jason Kahn" w:date="2023-08-24T01:41:00Z"/>
              </w:rPr>
            </w:pPr>
          </w:p>
        </w:tc>
        <w:tc>
          <w:tcPr>
            <w:tcW w:w="2127" w:type="dxa"/>
            <w:tcBorders>
              <w:top w:val="single" w:sz="4" w:space="0" w:color="auto"/>
              <w:left w:val="single" w:sz="4" w:space="0" w:color="auto"/>
              <w:bottom w:val="single" w:sz="4" w:space="0" w:color="auto"/>
              <w:right w:val="single" w:sz="4" w:space="0" w:color="auto"/>
            </w:tcBorders>
            <w:hideMark/>
          </w:tcPr>
          <w:p w14:paraId="2E06DD8E" w14:textId="77777777" w:rsidR="00FD744C" w:rsidRPr="00FD744C" w:rsidRDefault="00FD744C" w:rsidP="00F73A9E">
            <w:pPr>
              <w:pStyle w:val="TAL"/>
              <w:rPr>
                <w:ins w:id="706" w:author="Jason Kahn" w:date="2023-08-24T01:41:00Z"/>
                <w:bCs/>
              </w:rPr>
            </w:pPr>
            <w:proofErr w:type="spellStart"/>
            <w:ins w:id="707" w:author="Jason Kahn" w:date="2023-08-24T01:41:00Z">
              <w:r w:rsidRPr="00FD744C">
                <w:rPr>
                  <w:b/>
                </w:rPr>
                <w:t>MCData</w:t>
              </w:r>
              <w:proofErr w:type="spellEnd"/>
              <w:r w:rsidRPr="00FD744C">
                <w:rPr>
                  <w:b/>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586E6627" w14:textId="77777777" w:rsidR="00FD744C" w:rsidRPr="00FD744C" w:rsidRDefault="00FD744C" w:rsidP="00F73A9E">
            <w:pPr>
              <w:pStyle w:val="TAL"/>
              <w:rPr>
                <w:ins w:id="708"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E51D0A5" w14:textId="77777777" w:rsidR="00FD744C" w:rsidRPr="00FD744C" w:rsidRDefault="00FD744C" w:rsidP="00F73A9E">
            <w:pPr>
              <w:pStyle w:val="TAL"/>
              <w:rPr>
                <w:ins w:id="709" w:author="Jason Kahn" w:date="2023-08-24T01:41:00Z"/>
              </w:rPr>
            </w:pPr>
          </w:p>
        </w:tc>
      </w:tr>
      <w:tr w:rsidR="00FD744C" w:rsidRPr="00FD744C" w14:paraId="03CDED1F" w14:textId="77777777" w:rsidTr="00F73A9E">
        <w:trPr>
          <w:ins w:id="710"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6B539C2B" w14:textId="77777777" w:rsidR="00FD744C" w:rsidRPr="00FD744C" w:rsidRDefault="00FD744C" w:rsidP="00F73A9E">
            <w:pPr>
              <w:pStyle w:val="TAL"/>
              <w:rPr>
                <w:ins w:id="711" w:author="Jason Kahn" w:date="2023-08-24T01:41:00Z"/>
                <w:rFonts w:cs="Arial"/>
                <w:b/>
                <w:szCs w:val="18"/>
              </w:rPr>
            </w:pPr>
            <w:ins w:id="712" w:author="Jason Kahn" w:date="2023-08-24T01:41:00Z">
              <w:r w:rsidRPr="00FD744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19B18A8" w14:textId="77777777" w:rsidR="00FD744C" w:rsidRPr="00FD744C" w:rsidRDefault="00FD744C" w:rsidP="00F73A9E">
            <w:pPr>
              <w:pStyle w:val="TAL"/>
              <w:rPr>
                <w:ins w:id="713" w:author="Jason Kahn" w:date="2023-08-24T01:41:00Z"/>
              </w:rPr>
            </w:pPr>
          </w:p>
        </w:tc>
        <w:tc>
          <w:tcPr>
            <w:tcW w:w="2127" w:type="dxa"/>
            <w:tcBorders>
              <w:top w:val="single" w:sz="4" w:space="0" w:color="auto"/>
              <w:left w:val="single" w:sz="4" w:space="0" w:color="auto"/>
              <w:bottom w:val="single" w:sz="4" w:space="0" w:color="auto"/>
              <w:right w:val="single" w:sz="4" w:space="0" w:color="auto"/>
            </w:tcBorders>
          </w:tcPr>
          <w:p w14:paraId="360DA266" w14:textId="77777777" w:rsidR="00FD744C" w:rsidRPr="00FD744C" w:rsidRDefault="00FD744C" w:rsidP="00F73A9E">
            <w:pPr>
              <w:pStyle w:val="TAL"/>
              <w:rPr>
                <w:ins w:id="714"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441BF3D4" w14:textId="77777777" w:rsidR="00FD744C" w:rsidRPr="00FD744C" w:rsidRDefault="00FD744C" w:rsidP="00F73A9E">
            <w:pPr>
              <w:pStyle w:val="TAL"/>
              <w:rPr>
                <w:ins w:id="715"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7F65E9F9" w14:textId="77777777" w:rsidR="00FD744C" w:rsidRPr="00FD744C" w:rsidRDefault="00FD744C" w:rsidP="00F73A9E">
            <w:pPr>
              <w:pStyle w:val="TAL"/>
              <w:rPr>
                <w:ins w:id="716" w:author="Jason Kahn" w:date="2023-08-24T01:41:00Z"/>
              </w:rPr>
            </w:pPr>
          </w:p>
        </w:tc>
      </w:tr>
      <w:tr w:rsidR="00FD744C" w:rsidRPr="00FD744C" w14:paraId="287F070D" w14:textId="77777777" w:rsidTr="00F73A9E">
        <w:trPr>
          <w:ins w:id="717"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0E0E74E3" w14:textId="77777777" w:rsidR="00FD744C" w:rsidRPr="00FD744C" w:rsidRDefault="00FD744C" w:rsidP="00F73A9E">
            <w:pPr>
              <w:pStyle w:val="TAL"/>
              <w:rPr>
                <w:ins w:id="718" w:author="Jason Kahn" w:date="2023-08-24T01:41:00Z"/>
                <w:rFonts w:cs="Arial"/>
                <w:b/>
                <w:szCs w:val="18"/>
              </w:rPr>
            </w:pPr>
            <w:ins w:id="719" w:author="Jason Kahn" w:date="2023-08-24T01:41:00Z">
              <w:r w:rsidRPr="00FD744C">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BA6EBE6" w14:textId="77777777" w:rsidR="00FD744C" w:rsidRPr="00FD744C" w:rsidRDefault="00FD744C" w:rsidP="00F73A9E">
            <w:pPr>
              <w:pStyle w:val="TAL"/>
              <w:rPr>
                <w:ins w:id="720" w:author="Jason Kahn" w:date="2023-08-24T01:41:00Z"/>
              </w:rPr>
            </w:pPr>
            <w:ins w:id="721" w:author="Jason Kahn" w:date="2023-08-24T01:41:00Z">
              <w:r w:rsidRPr="00FD744C">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DB4C2AD" w14:textId="77777777" w:rsidR="00FD744C" w:rsidRPr="00FD744C" w:rsidRDefault="00FD744C" w:rsidP="00F73A9E">
            <w:pPr>
              <w:pStyle w:val="TAL"/>
              <w:rPr>
                <w:ins w:id="722"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0A9D44D0" w14:textId="77777777" w:rsidR="00FD744C" w:rsidRPr="00FD744C" w:rsidRDefault="00FD744C" w:rsidP="00F73A9E">
            <w:pPr>
              <w:pStyle w:val="TAL"/>
              <w:rPr>
                <w:ins w:id="723"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4E658A7F" w14:textId="77777777" w:rsidR="00FD744C" w:rsidRPr="00FD744C" w:rsidRDefault="00FD744C" w:rsidP="00F73A9E">
            <w:pPr>
              <w:pStyle w:val="TAL"/>
              <w:rPr>
                <w:ins w:id="724" w:author="Jason Kahn" w:date="2023-08-24T01:41:00Z"/>
              </w:rPr>
            </w:pPr>
          </w:p>
        </w:tc>
      </w:tr>
      <w:tr w:rsidR="00FD744C" w:rsidRPr="00FD744C" w14:paraId="52AA51FE" w14:textId="77777777" w:rsidTr="00F73A9E">
        <w:trPr>
          <w:ins w:id="725"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2C3E3A31" w14:textId="77777777" w:rsidR="00FD744C" w:rsidRPr="00FD744C" w:rsidRDefault="00FD744C" w:rsidP="00F73A9E">
            <w:pPr>
              <w:pStyle w:val="TAL"/>
              <w:rPr>
                <w:ins w:id="726" w:author="Jason Kahn" w:date="2023-08-24T01:41:00Z"/>
                <w:rFonts w:cs="Arial"/>
                <w:b/>
                <w:szCs w:val="18"/>
              </w:rPr>
            </w:pPr>
            <w:ins w:id="727" w:author="Jason Kahn" w:date="2023-08-24T01:41:00Z">
              <w:r w:rsidRPr="00FD744C">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A4B33AE" w14:textId="77777777" w:rsidR="00FD744C" w:rsidRPr="00FD744C" w:rsidRDefault="00FD744C" w:rsidP="00F73A9E">
            <w:pPr>
              <w:pStyle w:val="TAL"/>
              <w:rPr>
                <w:ins w:id="728" w:author="Jason Kahn" w:date="2023-08-24T01:41:00Z"/>
              </w:rPr>
            </w:pPr>
            <w:proofErr w:type="spellStart"/>
            <w:ins w:id="729" w:author="Jason Kahn" w:date="2023-08-24T01:41:00Z">
              <w:r w:rsidRPr="00FD744C">
                <w:t>MCData</w:t>
              </w:r>
              <w:proofErr w:type="spellEnd"/>
              <w:r w:rsidRPr="00FD744C">
                <w:t xml:space="preserve"> Protected Payload Message containing SDS SIGNALLING PAYLOAD as described in table 6.1.22.3.3-8</w:t>
              </w:r>
            </w:ins>
          </w:p>
        </w:tc>
        <w:tc>
          <w:tcPr>
            <w:tcW w:w="2127" w:type="dxa"/>
            <w:tcBorders>
              <w:top w:val="single" w:sz="4" w:space="0" w:color="auto"/>
              <w:left w:val="single" w:sz="4" w:space="0" w:color="auto"/>
              <w:bottom w:val="single" w:sz="4" w:space="0" w:color="auto"/>
              <w:right w:val="single" w:sz="4" w:space="0" w:color="auto"/>
            </w:tcBorders>
          </w:tcPr>
          <w:p w14:paraId="620A77CB" w14:textId="77777777" w:rsidR="00FD744C" w:rsidRPr="00FD744C" w:rsidRDefault="00FD744C" w:rsidP="00F73A9E">
            <w:pPr>
              <w:pStyle w:val="TAL"/>
              <w:rPr>
                <w:ins w:id="730"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46A2A1EE" w14:textId="77777777" w:rsidR="00FD744C" w:rsidRPr="00FD744C" w:rsidRDefault="00FD744C" w:rsidP="00F73A9E">
            <w:pPr>
              <w:pStyle w:val="TAL"/>
              <w:rPr>
                <w:ins w:id="731"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682AF29D" w14:textId="77777777" w:rsidR="00FD744C" w:rsidRPr="00FD744C" w:rsidRDefault="00FD744C" w:rsidP="00F73A9E">
            <w:pPr>
              <w:pStyle w:val="TAL"/>
              <w:rPr>
                <w:ins w:id="732" w:author="Jason Kahn" w:date="2023-08-24T01:41:00Z"/>
              </w:rPr>
            </w:pPr>
          </w:p>
        </w:tc>
      </w:tr>
      <w:tr w:rsidR="00FD744C" w:rsidRPr="00FD744C" w14:paraId="2E636689" w14:textId="77777777" w:rsidTr="00F73A9E">
        <w:trPr>
          <w:ins w:id="733"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6B1858C2" w14:textId="77777777" w:rsidR="00FD744C" w:rsidRPr="00FD744C" w:rsidRDefault="00FD744C" w:rsidP="00F73A9E">
            <w:pPr>
              <w:pStyle w:val="TAL"/>
              <w:rPr>
                <w:ins w:id="734" w:author="Jason Kahn" w:date="2023-08-24T01:41:00Z"/>
                <w:rFonts w:cs="Arial"/>
                <w:b/>
                <w:szCs w:val="18"/>
              </w:rPr>
            </w:pPr>
            <w:ins w:id="735" w:author="Jason Kahn" w:date="2023-08-24T01:41:00Z">
              <w:r w:rsidRPr="00FD744C">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012025D" w14:textId="77777777" w:rsidR="00FD744C" w:rsidRPr="00FD744C" w:rsidRDefault="00FD744C" w:rsidP="00F73A9E">
            <w:pPr>
              <w:pStyle w:val="TAL"/>
              <w:rPr>
                <w:ins w:id="736" w:author="Jason Kahn" w:date="2023-08-24T01:41:00Z"/>
              </w:rPr>
            </w:pPr>
          </w:p>
        </w:tc>
        <w:tc>
          <w:tcPr>
            <w:tcW w:w="2127" w:type="dxa"/>
            <w:tcBorders>
              <w:top w:val="single" w:sz="4" w:space="0" w:color="auto"/>
              <w:left w:val="single" w:sz="4" w:space="0" w:color="auto"/>
              <w:bottom w:val="single" w:sz="4" w:space="0" w:color="auto"/>
              <w:right w:val="single" w:sz="4" w:space="0" w:color="auto"/>
            </w:tcBorders>
            <w:hideMark/>
          </w:tcPr>
          <w:p w14:paraId="6DF1753C" w14:textId="77777777" w:rsidR="00FD744C" w:rsidRPr="00FD744C" w:rsidRDefault="00FD744C" w:rsidP="00F73A9E">
            <w:pPr>
              <w:pStyle w:val="TAL"/>
              <w:rPr>
                <w:ins w:id="737" w:author="Jason Kahn" w:date="2023-08-24T01:41:00Z"/>
              </w:rPr>
            </w:pPr>
            <w:proofErr w:type="spellStart"/>
            <w:ins w:id="738" w:author="Jason Kahn" w:date="2023-08-24T01:41:00Z">
              <w:r w:rsidRPr="00FD744C">
                <w:rPr>
                  <w:b/>
                </w:rPr>
                <w:t>MCData</w:t>
              </w:r>
              <w:proofErr w:type="spellEnd"/>
              <w:r w:rsidRPr="00FD744C">
                <w:rPr>
                  <w:b/>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632B7BA0" w14:textId="77777777" w:rsidR="00FD744C" w:rsidRPr="00FD744C" w:rsidRDefault="00FD744C" w:rsidP="00F73A9E">
            <w:pPr>
              <w:pStyle w:val="TAL"/>
              <w:rPr>
                <w:ins w:id="739"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6329AA5" w14:textId="77777777" w:rsidR="00FD744C" w:rsidRPr="00FD744C" w:rsidRDefault="00FD744C" w:rsidP="00F73A9E">
            <w:pPr>
              <w:pStyle w:val="TAL"/>
              <w:rPr>
                <w:ins w:id="740" w:author="Jason Kahn" w:date="2023-08-24T01:41:00Z"/>
              </w:rPr>
            </w:pPr>
          </w:p>
        </w:tc>
      </w:tr>
      <w:tr w:rsidR="00FD744C" w:rsidRPr="00FD744C" w14:paraId="7458985E" w14:textId="77777777" w:rsidTr="00F73A9E">
        <w:trPr>
          <w:ins w:id="741"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36617142" w14:textId="77777777" w:rsidR="00FD744C" w:rsidRPr="00FD744C" w:rsidRDefault="00FD744C" w:rsidP="00F73A9E">
            <w:pPr>
              <w:pStyle w:val="TAL"/>
              <w:rPr>
                <w:ins w:id="742" w:author="Jason Kahn" w:date="2023-08-24T01:41:00Z"/>
                <w:rFonts w:cs="Arial"/>
                <w:b/>
                <w:szCs w:val="18"/>
              </w:rPr>
            </w:pPr>
            <w:ins w:id="743" w:author="Jason Kahn" w:date="2023-08-24T01:41:00Z">
              <w:r w:rsidRPr="00FD744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342C27F" w14:textId="77777777" w:rsidR="00FD744C" w:rsidRPr="00FD744C" w:rsidRDefault="00FD744C" w:rsidP="00F73A9E">
            <w:pPr>
              <w:pStyle w:val="TAL"/>
              <w:rPr>
                <w:ins w:id="744" w:author="Jason Kahn" w:date="2023-08-24T01:41:00Z"/>
              </w:rPr>
            </w:pPr>
          </w:p>
        </w:tc>
        <w:tc>
          <w:tcPr>
            <w:tcW w:w="2127" w:type="dxa"/>
            <w:tcBorders>
              <w:top w:val="single" w:sz="4" w:space="0" w:color="auto"/>
              <w:left w:val="single" w:sz="4" w:space="0" w:color="auto"/>
              <w:bottom w:val="single" w:sz="4" w:space="0" w:color="auto"/>
              <w:right w:val="single" w:sz="4" w:space="0" w:color="auto"/>
            </w:tcBorders>
          </w:tcPr>
          <w:p w14:paraId="432C73F4" w14:textId="77777777" w:rsidR="00FD744C" w:rsidRPr="00FD744C" w:rsidRDefault="00FD744C" w:rsidP="00F73A9E">
            <w:pPr>
              <w:pStyle w:val="TAL"/>
              <w:rPr>
                <w:ins w:id="745"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1B692E1C" w14:textId="77777777" w:rsidR="00FD744C" w:rsidRPr="00FD744C" w:rsidRDefault="00FD744C" w:rsidP="00F73A9E">
            <w:pPr>
              <w:pStyle w:val="TAL"/>
              <w:rPr>
                <w:ins w:id="746"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2D1AB32D" w14:textId="77777777" w:rsidR="00FD744C" w:rsidRPr="00FD744C" w:rsidRDefault="00FD744C" w:rsidP="00F73A9E">
            <w:pPr>
              <w:pStyle w:val="TAL"/>
              <w:rPr>
                <w:ins w:id="747" w:author="Jason Kahn" w:date="2023-08-24T01:41:00Z"/>
              </w:rPr>
            </w:pPr>
          </w:p>
        </w:tc>
      </w:tr>
      <w:tr w:rsidR="00FD744C" w:rsidRPr="00FD744C" w14:paraId="44021D3F" w14:textId="77777777" w:rsidTr="00F73A9E">
        <w:trPr>
          <w:ins w:id="748"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05DA31E2" w14:textId="77777777" w:rsidR="00FD744C" w:rsidRPr="00FD744C" w:rsidRDefault="00FD744C" w:rsidP="00F73A9E">
            <w:pPr>
              <w:pStyle w:val="TAL"/>
              <w:rPr>
                <w:ins w:id="749" w:author="Jason Kahn" w:date="2023-08-24T01:41:00Z"/>
                <w:rFonts w:cs="Arial"/>
                <w:b/>
                <w:szCs w:val="18"/>
              </w:rPr>
            </w:pPr>
            <w:ins w:id="750" w:author="Jason Kahn" w:date="2023-08-24T01:41:00Z">
              <w:r w:rsidRPr="00FD744C">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1EB85597" w14:textId="77777777" w:rsidR="00FD744C" w:rsidRPr="00FD744C" w:rsidRDefault="00FD744C" w:rsidP="00F73A9E">
            <w:pPr>
              <w:pStyle w:val="TAL"/>
              <w:rPr>
                <w:ins w:id="751" w:author="Jason Kahn" w:date="2023-08-24T01:41:00Z"/>
              </w:rPr>
            </w:pPr>
            <w:ins w:id="752" w:author="Jason Kahn" w:date="2023-08-24T01:41:00Z">
              <w:r w:rsidRPr="00FD744C">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20B834F5" w14:textId="77777777" w:rsidR="00FD744C" w:rsidRPr="00FD744C" w:rsidRDefault="00FD744C" w:rsidP="00F73A9E">
            <w:pPr>
              <w:pStyle w:val="TAL"/>
              <w:rPr>
                <w:ins w:id="753"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55D47032" w14:textId="77777777" w:rsidR="00FD744C" w:rsidRPr="00FD744C" w:rsidRDefault="00FD744C" w:rsidP="00F73A9E">
            <w:pPr>
              <w:pStyle w:val="TAL"/>
              <w:rPr>
                <w:ins w:id="754"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51E11C28" w14:textId="77777777" w:rsidR="00FD744C" w:rsidRPr="00FD744C" w:rsidRDefault="00FD744C" w:rsidP="00F73A9E">
            <w:pPr>
              <w:pStyle w:val="TAL"/>
              <w:rPr>
                <w:ins w:id="755" w:author="Jason Kahn" w:date="2023-08-24T01:41:00Z"/>
              </w:rPr>
            </w:pPr>
          </w:p>
        </w:tc>
      </w:tr>
      <w:tr w:rsidR="00FD744C" w:rsidRPr="00FD744C" w14:paraId="0BD6D8CE" w14:textId="77777777" w:rsidTr="00F73A9E">
        <w:trPr>
          <w:ins w:id="756"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2028D740" w14:textId="77777777" w:rsidR="00FD744C" w:rsidRPr="00FD744C" w:rsidRDefault="00FD744C" w:rsidP="00F73A9E">
            <w:pPr>
              <w:pStyle w:val="TAL"/>
              <w:rPr>
                <w:ins w:id="757" w:author="Jason Kahn" w:date="2023-08-24T01:41:00Z"/>
                <w:rFonts w:cs="Arial"/>
                <w:b/>
                <w:szCs w:val="18"/>
              </w:rPr>
            </w:pPr>
            <w:ins w:id="758" w:author="Jason Kahn" w:date="2023-08-24T01:41:00Z">
              <w:r w:rsidRPr="00FD744C">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9D6722A" w14:textId="77777777" w:rsidR="00FD744C" w:rsidRPr="00FD744C" w:rsidRDefault="00FD744C" w:rsidP="00F73A9E">
            <w:pPr>
              <w:pStyle w:val="TAL"/>
              <w:rPr>
                <w:ins w:id="759" w:author="Jason Kahn" w:date="2023-08-24T01:41:00Z"/>
              </w:rPr>
            </w:pPr>
            <w:ins w:id="760" w:author="Jason Kahn" w:date="2023-08-24T01:41:00Z">
              <w:r w:rsidRPr="00FD744C">
                <w:t>DATA PAYLOAD as described in Table 6.1.22.3.3-9</w:t>
              </w:r>
            </w:ins>
          </w:p>
        </w:tc>
        <w:tc>
          <w:tcPr>
            <w:tcW w:w="2127" w:type="dxa"/>
            <w:tcBorders>
              <w:top w:val="single" w:sz="4" w:space="0" w:color="auto"/>
              <w:left w:val="single" w:sz="4" w:space="0" w:color="auto"/>
              <w:bottom w:val="single" w:sz="4" w:space="0" w:color="auto"/>
              <w:right w:val="single" w:sz="4" w:space="0" w:color="auto"/>
            </w:tcBorders>
          </w:tcPr>
          <w:p w14:paraId="12E68CC7" w14:textId="77777777" w:rsidR="00FD744C" w:rsidRPr="00FD744C" w:rsidRDefault="00FD744C" w:rsidP="00F73A9E">
            <w:pPr>
              <w:pStyle w:val="TAL"/>
              <w:rPr>
                <w:ins w:id="761"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31B367C4" w14:textId="77777777" w:rsidR="00FD744C" w:rsidRPr="00FD744C" w:rsidRDefault="00FD744C" w:rsidP="00F73A9E">
            <w:pPr>
              <w:pStyle w:val="TAL"/>
              <w:rPr>
                <w:ins w:id="762"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4AA089E4" w14:textId="77777777" w:rsidR="00FD744C" w:rsidRPr="00FD744C" w:rsidRDefault="00FD744C" w:rsidP="00F73A9E">
            <w:pPr>
              <w:pStyle w:val="TAL"/>
              <w:rPr>
                <w:ins w:id="763" w:author="Jason Kahn" w:date="2023-08-24T01:41:00Z"/>
              </w:rPr>
            </w:pPr>
          </w:p>
        </w:tc>
      </w:tr>
    </w:tbl>
    <w:p w14:paraId="4C481CAB" w14:textId="77777777" w:rsidR="00FD744C" w:rsidRPr="00FD744C" w:rsidRDefault="00FD744C" w:rsidP="00FD744C">
      <w:pPr>
        <w:rPr>
          <w:ins w:id="764" w:author="Jason Kahn" w:date="2023-08-24T01:41:00Z"/>
          <w:lang w:eastAsia="en-US"/>
        </w:rPr>
      </w:pPr>
    </w:p>
    <w:p w14:paraId="0580B10E" w14:textId="77777777" w:rsidR="00FD744C" w:rsidRPr="00FD744C" w:rsidRDefault="00FD744C" w:rsidP="00FD744C">
      <w:pPr>
        <w:pStyle w:val="TH"/>
        <w:rPr>
          <w:ins w:id="765" w:author="Jason Kahn" w:date="2023-08-24T01:41:00Z"/>
        </w:rPr>
      </w:pPr>
      <w:ins w:id="766" w:author="Jason Kahn" w:date="2023-08-24T01:41:00Z">
        <w:r w:rsidRPr="00FD744C">
          <w:t>Table 6.1.22.3.3-8: SDS SIGNALLING PAYLOAD (Table 6.1.22.3.3-7)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039CB0D8" w14:textId="77777777" w:rsidTr="00F73A9E">
        <w:trPr>
          <w:cantSplit/>
          <w:ins w:id="767" w:author="Jason Kahn" w:date="2023-08-24T01:41:00Z"/>
        </w:trPr>
        <w:tc>
          <w:tcPr>
            <w:tcW w:w="9644" w:type="dxa"/>
            <w:tcBorders>
              <w:top w:val="single" w:sz="4" w:space="0" w:color="auto"/>
              <w:left w:val="single" w:sz="4" w:space="0" w:color="auto"/>
              <w:bottom w:val="single" w:sz="4" w:space="0" w:color="auto"/>
              <w:right w:val="single" w:sz="4" w:space="0" w:color="auto"/>
            </w:tcBorders>
            <w:hideMark/>
          </w:tcPr>
          <w:p w14:paraId="35150CE6" w14:textId="77777777" w:rsidR="00FD744C" w:rsidRPr="00FD744C" w:rsidRDefault="00FD744C" w:rsidP="00F73A9E">
            <w:pPr>
              <w:pStyle w:val="TAL"/>
              <w:rPr>
                <w:ins w:id="768" w:author="Jason Kahn" w:date="2023-08-24T01:41:00Z"/>
                <w:rFonts w:cs="Arial"/>
                <w:szCs w:val="18"/>
              </w:rPr>
            </w:pPr>
            <w:ins w:id="769" w:author="Jason Kahn" w:date="2023-08-24T01:41:00Z">
              <w:r w:rsidRPr="00FD744C">
                <w:rPr>
                  <w:rFonts w:cs="Arial"/>
                  <w:szCs w:val="18"/>
                </w:rPr>
                <w:t>Derivation Path: TS 36.579-1 [2], Table 5.5.3.8.1-1, condition DELIVERED</w:t>
              </w:r>
            </w:ins>
          </w:p>
        </w:tc>
      </w:tr>
    </w:tbl>
    <w:p w14:paraId="2D39076A" w14:textId="77777777" w:rsidR="00FD744C" w:rsidRPr="00FD744C" w:rsidRDefault="00FD744C" w:rsidP="00FD744C">
      <w:pPr>
        <w:rPr>
          <w:ins w:id="770" w:author="Jason Kahn" w:date="2023-08-24T01:41:00Z"/>
          <w:lang w:eastAsia="en-US"/>
        </w:rPr>
      </w:pPr>
    </w:p>
    <w:p w14:paraId="7FDE4924" w14:textId="77777777" w:rsidR="00FD744C" w:rsidRPr="00FD744C" w:rsidRDefault="00FD744C" w:rsidP="00FD744C">
      <w:pPr>
        <w:pStyle w:val="TH"/>
        <w:rPr>
          <w:ins w:id="771" w:author="Jason Kahn" w:date="2023-08-24T01:41:00Z"/>
        </w:rPr>
      </w:pPr>
      <w:ins w:id="772" w:author="Jason Kahn" w:date="2023-08-24T01:41:00Z">
        <w:r w:rsidRPr="00FD744C">
          <w:t>Table 6.1.22.3.3-9: Data Payload (Table 6.1.22.3.3-7)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25083448" w14:textId="77777777" w:rsidTr="00F73A9E">
        <w:trPr>
          <w:cantSplit/>
          <w:ins w:id="773" w:author="Jason Kahn" w:date="2023-08-24T01:41:00Z"/>
        </w:trPr>
        <w:tc>
          <w:tcPr>
            <w:tcW w:w="9644" w:type="dxa"/>
            <w:tcBorders>
              <w:top w:val="single" w:sz="4" w:space="0" w:color="auto"/>
              <w:left w:val="single" w:sz="4" w:space="0" w:color="auto"/>
              <w:bottom w:val="single" w:sz="4" w:space="0" w:color="auto"/>
              <w:right w:val="single" w:sz="4" w:space="0" w:color="auto"/>
            </w:tcBorders>
            <w:hideMark/>
          </w:tcPr>
          <w:p w14:paraId="0DA8EFE7" w14:textId="77777777" w:rsidR="00FD744C" w:rsidRPr="00FD744C" w:rsidRDefault="00FD744C" w:rsidP="00F73A9E">
            <w:pPr>
              <w:pStyle w:val="TAL"/>
              <w:rPr>
                <w:ins w:id="774" w:author="Jason Kahn" w:date="2023-08-24T01:41:00Z"/>
                <w:rFonts w:cs="Arial"/>
                <w:szCs w:val="18"/>
              </w:rPr>
            </w:pPr>
            <w:ins w:id="775" w:author="Jason Kahn" w:date="2023-08-24T01:41:00Z">
              <w:r w:rsidRPr="00FD744C">
                <w:rPr>
                  <w:rFonts w:cs="Arial"/>
                  <w:szCs w:val="18"/>
                </w:rPr>
                <w:t xml:space="preserve">Derivation Path: TS 36.579-1 [2], </w:t>
              </w:r>
              <w:r w:rsidRPr="00FD744C">
                <w:t>Table 5.5.3.9.2-1</w:t>
              </w:r>
            </w:ins>
          </w:p>
        </w:tc>
      </w:tr>
    </w:tbl>
    <w:p w14:paraId="46CA6CF2" w14:textId="77777777" w:rsidR="00FD744C" w:rsidRPr="00FD744C" w:rsidRDefault="00FD744C" w:rsidP="00FD744C">
      <w:pPr>
        <w:rPr>
          <w:ins w:id="776" w:author="Jason Kahn" w:date="2023-08-24T01:41:00Z"/>
          <w:lang w:eastAsia="en-US"/>
        </w:rPr>
      </w:pPr>
    </w:p>
    <w:p w14:paraId="5EC261FE" w14:textId="77777777" w:rsidR="00FD744C" w:rsidRPr="00FD744C" w:rsidRDefault="00FD744C" w:rsidP="00FD744C">
      <w:pPr>
        <w:pStyle w:val="TH"/>
        <w:rPr>
          <w:ins w:id="777" w:author="Jason Kahn" w:date="2023-08-24T01:41:00Z"/>
        </w:rPr>
      </w:pPr>
      <w:ins w:id="778" w:author="Jason Kahn" w:date="2023-08-24T01:41:00Z">
        <w:r w:rsidRPr="00FD744C">
          <w:lastRenderedPageBreak/>
          <w:t>Table 6.1.22.3.3-10: SIP BYE from the UE (step 4, Table 6.1.22.3.2-1;</w:t>
        </w:r>
        <w:r w:rsidRPr="00FD744C">
          <w:br/>
          <w:t>step 1, TS 36.579-1 [2] Table 5.3C.6.3-1)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56F10261" w14:textId="77777777" w:rsidTr="00F73A9E">
        <w:trPr>
          <w:cantSplit/>
          <w:ins w:id="779" w:author="Jason Kahn" w:date="2023-08-24T01:41:00Z"/>
        </w:trPr>
        <w:tc>
          <w:tcPr>
            <w:tcW w:w="9644" w:type="dxa"/>
            <w:gridSpan w:val="5"/>
            <w:tcBorders>
              <w:top w:val="single" w:sz="4" w:space="0" w:color="auto"/>
              <w:left w:val="single" w:sz="4" w:space="0" w:color="auto"/>
              <w:bottom w:val="single" w:sz="4" w:space="0" w:color="auto"/>
              <w:right w:val="single" w:sz="4" w:space="0" w:color="auto"/>
            </w:tcBorders>
            <w:hideMark/>
          </w:tcPr>
          <w:p w14:paraId="6236448F" w14:textId="77777777" w:rsidR="00FD744C" w:rsidRPr="00FD744C" w:rsidRDefault="00FD744C" w:rsidP="00F73A9E">
            <w:pPr>
              <w:pStyle w:val="TAL"/>
              <w:rPr>
                <w:ins w:id="780" w:author="Jason Kahn" w:date="2023-08-24T01:41:00Z"/>
                <w:rFonts w:cs="Arial"/>
                <w:szCs w:val="18"/>
              </w:rPr>
            </w:pPr>
            <w:ins w:id="781" w:author="Jason Kahn" w:date="2023-08-24T01:41:00Z">
              <w:r w:rsidRPr="00FD744C">
                <w:rPr>
                  <w:rFonts w:cs="Arial"/>
                  <w:szCs w:val="18"/>
                </w:rPr>
                <w:t xml:space="preserve">Derivation Path: TS 36.579-1 [2], Table </w:t>
              </w:r>
              <w:r w:rsidRPr="00FD744C">
                <w:t>5.5.2.2.1-1</w:t>
              </w:r>
            </w:ins>
          </w:p>
        </w:tc>
      </w:tr>
      <w:tr w:rsidR="00FD744C" w:rsidRPr="00FD744C" w14:paraId="10501CC5" w14:textId="77777777" w:rsidTr="00F73A9E">
        <w:trPr>
          <w:ins w:id="782" w:author="Jason Kahn" w:date="2023-08-24T01:41:00Z"/>
        </w:trPr>
        <w:tc>
          <w:tcPr>
            <w:tcW w:w="2836" w:type="dxa"/>
            <w:tcBorders>
              <w:top w:val="single" w:sz="4" w:space="0" w:color="auto"/>
              <w:left w:val="single" w:sz="4" w:space="0" w:color="auto"/>
              <w:bottom w:val="single" w:sz="4" w:space="0" w:color="auto"/>
              <w:right w:val="single" w:sz="4" w:space="0" w:color="auto"/>
            </w:tcBorders>
            <w:hideMark/>
          </w:tcPr>
          <w:p w14:paraId="76F53AAC" w14:textId="77777777" w:rsidR="00FD744C" w:rsidRPr="00FD744C" w:rsidRDefault="00FD744C" w:rsidP="00F73A9E">
            <w:pPr>
              <w:pStyle w:val="TAH"/>
              <w:rPr>
                <w:ins w:id="783" w:author="Jason Kahn" w:date="2023-08-24T01:41:00Z"/>
                <w:bCs/>
              </w:rPr>
            </w:pPr>
            <w:ins w:id="784" w:author="Jason Kahn" w:date="2023-08-24T01:41:00Z">
              <w:r w:rsidRPr="00FD744C">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8D8C6DB" w14:textId="77777777" w:rsidR="00FD744C" w:rsidRPr="00FD744C" w:rsidRDefault="00FD744C" w:rsidP="00F73A9E">
            <w:pPr>
              <w:pStyle w:val="TAH"/>
              <w:rPr>
                <w:ins w:id="785" w:author="Jason Kahn" w:date="2023-08-24T01:41:00Z"/>
                <w:bCs/>
              </w:rPr>
            </w:pPr>
            <w:ins w:id="786" w:author="Jason Kahn" w:date="2023-08-24T01:41:00Z">
              <w:r w:rsidRPr="00FD744C">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518876" w14:textId="77777777" w:rsidR="00FD744C" w:rsidRPr="00FD744C" w:rsidRDefault="00FD744C" w:rsidP="00F73A9E">
            <w:pPr>
              <w:pStyle w:val="TAH"/>
              <w:rPr>
                <w:ins w:id="787" w:author="Jason Kahn" w:date="2023-08-24T01:41:00Z"/>
                <w:bCs/>
              </w:rPr>
            </w:pPr>
            <w:ins w:id="788" w:author="Jason Kahn" w:date="2023-08-24T01:41:00Z">
              <w:r w:rsidRPr="00FD744C">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5ED0CF5" w14:textId="77777777" w:rsidR="00FD744C" w:rsidRPr="00FD744C" w:rsidRDefault="00FD744C" w:rsidP="00F73A9E">
            <w:pPr>
              <w:pStyle w:val="TAH"/>
              <w:rPr>
                <w:ins w:id="789" w:author="Jason Kahn" w:date="2023-08-24T01:41:00Z"/>
                <w:bCs/>
              </w:rPr>
            </w:pPr>
            <w:ins w:id="790" w:author="Jason Kahn" w:date="2023-08-24T01:41:00Z">
              <w:r w:rsidRPr="00FD744C">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16D0AC" w14:textId="77777777" w:rsidR="00FD744C" w:rsidRPr="00FD744C" w:rsidRDefault="00FD744C" w:rsidP="00F73A9E">
            <w:pPr>
              <w:pStyle w:val="TAH"/>
              <w:rPr>
                <w:ins w:id="791" w:author="Jason Kahn" w:date="2023-08-24T01:41:00Z"/>
                <w:bCs/>
              </w:rPr>
            </w:pPr>
            <w:ins w:id="792" w:author="Jason Kahn" w:date="2023-08-24T01:41:00Z">
              <w:r w:rsidRPr="00FD744C">
                <w:rPr>
                  <w:bCs/>
                </w:rPr>
                <w:t>Condition</w:t>
              </w:r>
            </w:ins>
          </w:p>
        </w:tc>
      </w:tr>
      <w:tr w:rsidR="00FD744C" w:rsidRPr="00FD744C" w14:paraId="2DE2481D" w14:textId="77777777" w:rsidTr="00F73A9E">
        <w:trPr>
          <w:ins w:id="793" w:author="Jason Kahn" w:date="2023-08-24T01:41:00Z"/>
        </w:trPr>
        <w:tc>
          <w:tcPr>
            <w:tcW w:w="2836" w:type="dxa"/>
            <w:tcBorders>
              <w:top w:val="single" w:sz="4" w:space="0" w:color="auto"/>
              <w:left w:val="single" w:sz="4" w:space="0" w:color="auto"/>
              <w:bottom w:val="single" w:sz="4" w:space="0" w:color="auto"/>
              <w:right w:val="single" w:sz="4" w:space="0" w:color="auto"/>
            </w:tcBorders>
            <w:vAlign w:val="center"/>
            <w:hideMark/>
          </w:tcPr>
          <w:p w14:paraId="6C6C7393" w14:textId="77777777" w:rsidR="00FD744C" w:rsidRPr="00FD744C" w:rsidRDefault="00FD744C" w:rsidP="00F73A9E">
            <w:pPr>
              <w:pStyle w:val="TAL"/>
              <w:tabs>
                <w:tab w:val="left" w:pos="480"/>
              </w:tabs>
              <w:rPr>
                <w:ins w:id="794" w:author="Jason Kahn" w:date="2023-08-24T01:41:00Z"/>
                <w:rFonts w:cs="Arial"/>
                <w:b/>
                <w:szCs w:val="18"/>
              </w:rPr>
            </w:pPr>
            <w:ins w:id="795" w:author="Jason Kahn" w:date="2023-08-24T01:41:00Z">
              <w:r w:rsidRPr="00FD744C">
                <w:rPr>
                  <w:b/>
                  <w:bCs/>
                </w:rPr>
                <w:t>Reason</w:t>
              </w:r>
            </w:ins>
          </w:p>
        </w:tc>
        <w:tc>
          <w:tcPr>
            <w:tcW w:w="2127" w:type="dxa"/>
            <w:tcBorders>
              <w:top w:val="single" w:sz="4" w:space="0" w:color="auto"/>
              <w:left w:val="single" w:sz="4" w:space="0" w:color="auto"/>
              <w:bottom w:val="single" w:sz="4" w:space="0" w:color="auto"/>
              <w:right w:val="single" w:sz="4" w:space="0" w:color="auto"/>
            </w:tcBorders>
          </w:tcPr>
          <w:p w14:paraId="179ACF95" w14:textId="77777777" w:rsidR="00FD744C" w:rsidRPr="00FD744C" w:rsidRDefault="00FD744C" w:rsidP="00F73A9E">
            <w:pPr>
              <w:pStyle w:val="TAL"/>
              <w:rPr>
                <w:ins w:id="796" w:author="Jason Kahn" w:date="2023-08-24T01:41:00Z"/>
              </w:rPr>
            </w:pPr>
          </w:p>
        </w:tc>
        <w:tc>
          <w:tcPr>
            <w:tcW w:w="2127" w:type="dxa"/>
            <w:tcBorders>
              <w:top w:val="single" w:sz="4" w:space="0" w:color="auto"/>
              <w:left w:val="single" w:sz="4" w:space="0" w:color="auto"/>
              <w:bottom w:val="single" w:sz="4" w:space="0" w:color="auto"/>
              <w:right w:val="single" w:sz="4" w:space="0" w:color="auto"/>
            </w:tcBorders>
          </w:tcPr>
          <w:p w14:paraId="291A404D" w14:textId="77777777" w:rsidR="00FD744C" w:rsidRPr="00FD744C" w:rsidRDefault="00FD744C" w:rsidP="00F73A9E">
            <w:pPr>
              <w:pStyle w:val="TAL"/>
              <w:rPr>
                <w:ins w:id="797" w:author="Jason Kahn" w:date="2023-08-24T01:41:00Z"/>
              </w:rPr>
            </w:pPr>
          </w:p>
        </w:tc>
        <w:tc>
          <w:tcPr>
            <w:tcW w:w="1419" w:type="dxa"/>
            <w:tcBorders>
              <w:top w:val="single" w:sz="4" w:space="0" w:color="auto"/>
              <w:left w:val="single" w:sz="4" w:space="0" w:color="auto"/>
              <w:bottom w:val="single" w:sz="4" w:space="0" w:color="auto"/>
              <w:right w:val="single" w:sz="4" w:space="0" w:color="auto"/>
            </w:tcBorders>
            <w:hideMark/>
          </w:tcPr>
          <w:p w14:paraId="6F219426" w14:textId="77777777" w:rsidR="00FD744C" w:rsidRPr="00FD744C" w:rsidRDefault="00FD744C" w:rsidP="00F73A9E">
            <w:pPr>
              <w:pStyle w:val="TAL"/>
              <w:rPr>
                <w:ins w:id="798" w:author="Jason Kahn" w:date="2023-08-24T01:41:00Z"/>
              </w:rPr>
            </w:pPr>
            <w:ins w:id="799" w:author="Jason Kahn" w:date="2023-08-24T01:41:00Z">
              <w:r w:rsidRPr="00FD744C">
                <w:t>RFC 3326 [125]</w:t>
              </w:r>
            </w:ins>
          </w:p>
        </w:tc>
        <w:tc>
          <w:tcPr>
            <w:tcW w:w="1135" w:type="dxa"/>
            <w:tcBorders>
              <w:top w:val="single" w:sz="4" w:space="0" w:color="auto"/>
              <w:left w:val="single" w:sz="4" w:space="0" w:color="auto"/>
              <w:bottom w:val="single" w:sz="4" w:space="0" w:color="auto"/>
              <w:right w:val="single" w:sz="4" w:space="0" w:color="auto"/>
            </w:tcBorders>
            <w:vAlign w:val="bottom"/>
          </w:tcPr>
          <w:p w14:paraId="763D6F43" w14:textId="77777777" w:rsidR="00FD744C" w:rsidRPr="00FD744C" w:rsidRDefault="00FD744C" w:rsidP="00F73A9E">
            <w:pPr>
              <w:pStyle w:val="TAL"/>
              <w:rPr>
                <w:ins w:id="800" w:author="Jason Kahn" w:date="2023-08-24T01:41:00Z"/>
              </w:rPr>
            </w:pPr>
          </w:p>
        </w:tc>
      </w:tr>
      <w:tr w:rsidR="00FD744C" w:rsidRPr="00FD744C" w14:paraId="3763714B" w14:textId="77777777" w:rsidTr="00F73A9E">
        <w:trPr>
          <w:ins w:id="801" w:author="Jason Kahn" w:date="2023-08-24T01:41:00Z"/>
        </w:trPr>
        <w:tc>
          <w:tcPr>
            <w:tcW w:w="2836" w:type="dxa"/>
            <w:tcBorders>
              <w:top w:val="single" w:sz="4" w:space="0" w:color="auto"/>
              <w:left w:val="single" w:sz="4" w:space="0" w:color="auto"/>
              <w:bottom w:val="single" w:sz="4" w:space="0" w:color="auto"/>
              <w:right w:val="single" w:sz="4" w:space="0" w:color="auto"/>
            </w:tcBorders>
            <w:vAlign w:val="center"/>
            <w:hideMark/>
          </w:tcPr>
          <w:p w14:paraId="5CF5543B" w14:textId="77777777" w:rsidR="00FD744C" w:rsidRPr="00FD744C" w:rsidRDefault="00FD744C" w:rsidP="00F73A9E">
            <w:pPr>
              <w:pStyle w:val="TAL"/>
              <w:rPr>
                <w:ins w:id="802" w:author="Jason Kahn" w:date="2023-08-24T01:41:00Z"/>
                <w:rFonts w:cs="Arial"/>
                <w:b/>
                <w:bCs/>
                <w:szCs w:val="18"/>
              </w:rPr>
            </w:pPr>
            <w:ins w:id="803" w:author="Jason Kahn" w:date="2023-08-24T01:41:00Z">
              <w:r w:rsidRPr="00FD744C">
                <w:t xml:space="preserve">  reason-value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AD3127" w14:textId="77777777" w:rsidR="00FD744C" w:rsidRPr="00FD744C" w:rsidRDefault="00FD744C" w:rsidP="00F73A9E">
            <w:pPr>
              <w:pStyle w:val="TAL"/>
              <w:rPr>
                <w:ins w:id="804" w:author="Jason Kahn" w:date="2023-08-24T01:41:00Z"/>
              </w:rPr>
            </w:pPr>
            <w:ins w:id="805" w:author="Jason Kahn" w:date="2023-08-24T01:41:00Z">
              <w:r w:rsidRPr="00FD744C">
                <w:t>"SIP"</w:t>
              </w:r>
            </w:ins>
          </w:p>
        </w:tc>
        <w:tc>
          <w:tcPr>
            <w:tcW w:w="2127" w:type="dxa"/>
            <w:tcBorders>
              <w:top w:val="single" w:sz="4" w:space="0" w:color="auto"/>
              <w:left w:val="single" w:sz="4" w:space="0" w:color="auto"/>
              <w:bottom w:val="single" w:sz="4" w:space="0" w:color="auto"/>
              <w:right w:val="single" w:sz="4" w:space="0" w:color="auto"/>
            </w:tcBorders>
          </w:tcPr>
          <w:p w14:paraId="71437736" w14:textId="77777777" w:rsidR="00FD744C" w:rsidRPr="00FD744C" w:rsidRDefault="00FD744C" w:rsidP="00F73A9E">
            <w:pPr>
              <w:pStyle w:val="TAL"/>
              <w:rPr>
                <w:ins w:id="806"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44414ED9" w14:textId="77777777" w:rsidR="00FD744C" w:rsidRPr="00FD744C" w:rsidRDefault="00FD744C" w:rsidP="00F73A9E">
            <w:pPr>
              <w:pStyle w:val="TAL"/>
              <w:rPr>
                <w:ins w:id="807"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87ABAF8" w14:textId="77777777" w:rsidR="00FD744C" w:rsidRPr="00FD744C" w:rsidRDefault="00FD744C" w:rsidP="00F73A9E">
            <w:pPr>
              <w:pStyle w:val="TAL"/>
              <w:rPr>
                <w:ins w:id="808" w:author="Jason Kahn" w:date="2023-08-24T01:41:00Z"/>
              </w:rPr>
            </w:pPr>
          </w:p>
        </w:tc>
      </w:tr>
      <w:tr w:rsidR="00FD744C" w:rsidRPr="00FD744C" w14:paraId="3CE6D10E" w14:textId="77777777" w:rsidTr="00F73A9E">
        <w:trPr>
          <w:ins w:id="809" w:author="Jason Kahn" w:date="2023-08-24T01:41:00Z"/>
        </w:trPr>
        <w:tc>
          <w:tcPr>
            <w:tcW w:w="2836" w:type="dxa"/>
            <w:tcBorders>
              <w:top w:val="single" w:sz="4" w:space="0" w:color="auto"/>
              <w:left w:val="single" w:sz="4" w:space="0" w:color="auto"/>
              <w:bottom w:val="single" w:sz="4" w:space="0" w:color="auto"/>
              <w:right w:val="single" w:sz="4" w:space="0" w:color="auto"/>
            </w:tcBorders>
            <w:vAlign w:val="center"/>
            <w:hideMark/>
          </w:tcPr>
          <w:p w14:paraId="7CFE22BC" w14:textId="77777777" w:rsidR="00FD744C" w:rsidRPr="00FD744C" w:rsidRDefault="00FD744C" w:rsidP="00F73A9E">
            <w:pPr>
              <w:pStyle w:val="TAL"/>
              <w:rPr>
                <w:ins w:id="810" w:author="Jason Kahn" w:date="2023-08-24T01:41:00Z"/>
                <w:rFonts w:cs="Arial"/>
                <w:bCs/>
                <w:szCs w:val="18"/>
              </w:rPr>
            </w:pPr>
            <w:ins w:id="811" w:author="Jason Kahn" w:date="2023-08-24T01:41:00Z">
              <w:r w:rsidRPr="00FD744C">
                <w:t xml:space="preserve">  protocol-cause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8773FE" w14:textId="77777777" w:rsidR="00FD744C" w:rsidRPr="00FD744C" w:rsidRDefault="00FD744C" w:rsidP="00F73A9E">
            <w:pPr>
              <w:pStyle w:val="TAL"/>
              <w:rPr>
                <w:ins w:id="812" w:author="Jason Kahn" w:date="2023-08-24T01:41:00Z"/>
              </w:rPr>
            </w:pPr>
            <w:ins w:id="813" w:author="Jason Kahn" w:date="2023-08-24T01:41:00Z">
              <w:r w:rsidRPr="00FD744C">
                <w:t>"cause="200""</w:t>
              </w:r>
            </w:ins>
          </w:p>
        </w:tc>
        <w:tc>
          <w:tcPr>
            <w:tcW w:w="2127" w:type="dxa"/>
            <w:tcBorders>
              <w:top w:val="single" w:sz="4" w:space="0" w:color="auto"/>
              <w:left w:val="single" w:sz="4" w:space="0" w:color="auto"/>
              <w:bottom w:val="single" w:sz="4" w:space="0" w:color="auto"/>
              <w:right w:val="single" w:sz="4" w:space="0" w:color="auto"/>
            </w:tcBorders>
          </w:tcPr>
          <w:p w14:paraId="3379AE1E" w14:textId="77777777" w:rsidR="00FD744C" w:rsidRPr="00FD744C" w:rsidRDefault="00FD744C" w:rsidP="00F73A9E">
            <w:pPr>
              <w:pStyle w:val="TAL"/>
              <w:rPr>
                <w:ins w:id="814"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5E197C61" w14:textId="77777777" w:rsidR="00FD744C" w:rsidRPr="00FD744C" w:rsidRDefault="00FD744C" w:rsidP="00F73A9E">
            <w:pPr>
              <w:pStyle w:val="TAL"/>
              <w:rPr>
                <w:ins w:id="815"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2C57A05" w14:textId="77777777" w:rsidR="00FD744C" w:rsidRPr="00FD744C" w:rsidRDefault="00FD744C" w:rsidP="00F73A9E">
            <w:pPr>
              <w:pStyle w:val="TAL"/>
              <w:rPr>
                <w:ins w:id="816" w:author="Jason Kahn" w:date="2023-08-24T01:41:00Z"/>
              </w:rPr>
            </w:pPr>
          </w:p>
        </w:tc>
      </w:tr>
      <w:tr w:rsidR="00FD744C" w:rsidRPr="00FD744C" w14:paraId="64F874F7" w14:textId="77777777" w:rsidTr="00F73A9E">
        <w:trPr>
          <w:ins w:id="817" w:author="Jason Kahn" w:date="2023-08-24T01:41:00Z"/>
        </w:trPr>
        <w:tc>
          <w:tcPr>
            <w:tcW w:w="2836" w:type="dxa"/>
            <w:tcBorders>
              <w:top w:val="single" w:sz="4" w:space="0" w:color="auto"/>
              <w:left w:val="single" w:sz="4" w:space="0" w:color="auto"/>
              <w:bottom w:val="single" w:sz="4" w:space="0" w:color="auto"/>
              <w:right w:val="single" w:sz="4" w:space="0" w:color="auto"/>
            </w:tcBorders>
            <w:vAlign w:val="center"/>
            <w:hideMark/>
          </w:tcPr>
          <w:p w14:paraId="7DEEEB9C" w14:textId="77777777" w:rsidR="00FD744C" w:rsidRPr="00FD744C" w:rsidRDefault="00FD744C" w:rsidP="00F73A9E">
            <w:pPr>
              <w:pStyle w:val="TAL"/>
              <w:rPr>
                <w:ins w:id="818" w:author="Jason Kahn" w:date="2023-08-24T01:41:00Z"/>
                <w:rFonts w:cs="Arial"/>
                <w:bCs/>
                <w:szCs w:val="18"/>
              </w:rPr>
            </w:pPr>
            <w:ins w:id="819" w:author="Jason Kahn" w:date="2023-08-24T01:41:00Z">
              <w:r w:rsidRPr="00FD744C">
                <w:t xml:space="preserve">  reason-text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1D1C498" w14:textId="77777777" w:rsidR="00FD744C" w:rsidRPr="00FD744C" w:rsidRDefault="00FD744C" w:rsidP="00F73A9E">
            <w:pPr>
              <w:pStyle w:val="TAL"/>
              <w:rPr>
                <w:ins w:id="820" w:author="Jason Kahn" w:date="2023-08-24T01:41:00Z"/>
              </w:rPr>
            </w:pPr>
            <w:ins w:id="821" w:author="Jason Kahn" w:date="2023-08-24T01:41:00Z">
              <w:r w:rsidRPr="00FD744C">
                <w:t>"text="transmission succeeded""</w:t>
              </w:r>
            </w:ins>
          </w:p>
        </w:tc>
        <w:tc>
          <w:tcPr>
            <w:tcW w:w="2127" w:type="dxa"/>
            <w:tcBorders>
              <w:top w:val="single" w:sz="4" w:space="0" w:color="auto"/>
              <w:left w:val="single" w:sz="4" w:space="0" w:color="auto"/>
              <w:bottom w:val="single" w:sz="4" w:space="0" w:color="auto"/>
              <w:right w:val="single" w:sz="4" w:space="0" w:color="auto"/>
            </w:tcBorders>
          </w:tcPr>
          <w:p w14:paraId="776FDE0C" w14:textId="77777777" w:rsidR="00FD744C" w:rsidRPr="00FD744C" w:rsidRDefault="00FD744C" w:rsidP="00F73A9E">
            <w:pPr>
              <w:pStyle w:val="TAL"/>
              <w:rPr>
                <w:ins w:id="822" w:author="Jason Kahn" w:date="2023-08-24T01:41:00Z"/>
              </w:rPr>
            </w:pPr>
          </w:p>
        </w:tc>
        <w:tc>
          <w:tcPr>
            <w:tcW w:w="1419" w:type="dxa"/>
            <w:tcBorders>
              <w:top w:val="single" w:sz="4" w:space="0" w:color="auto"/>
              <w:left w:val="single" w:sz="4" w:space="0" w:color="auto"/>
              <w:bottom w:val="single" w:sz="4" w:space="0" w:color="auto"/>
              <w:right w:val="single" w:sz="4" w:space="0" w:color="auto"/>
            </w:tcBorders>
          </w:tcPr>
          <w:p w14:paraId="19A6629B" w14:textId="77777777" w:rsidR="00FD744C" w:rsidRPr="00FD744C" w:rsidRDefault="00FD744C" w:rsidP="00F73A9E">
            <w:pPr>
              <w:pStyle w:val="TAL"/>
              <w:rPr>
                <w:ins w:id="823" w:author="Jason Kahn" w:date="2023-08-24T01:41:00Z"/>
              </w:rPr>
            </w:pPr>
          </w:p>
        </w:tc>
        <w:tc>
          <w:tcPr>
            <w:tcW w:w="1135" w:type="dxa"/>
            <w:tcBorders>
              <w:top w:val="single" w:sz="4" w:space="0" w:color="auto"/>
              <w:left w:val="single" w:sz="4" w:space="0" w:color="auto"/>
              <w:bottom w:val="single" w:sz="4" w:space="0" w:color="auto"/>
              <w:right w:val="single" w:sz="4" w:space="0" w:color="auto"/>
            </w:tcBorders>
          </w:tcPr>
          <w:p w14:paraId="1F218BAF" w14:textId="77777777" w:rsidR="00FD744C" w:rsidRPr="00FD744C" w:rsidRDefault="00FD744C" w:rsidP="00F73A9E">
            <w:pPr>
              <w:pStyle w:val="TAL"/>
              <w:rPr>
                <w:ins w:id="824" w:author="Jason Kahn" w:date="2023-08-24T01:41:00Z"/>
              </w:rPr>
            </w:pPr>
          </w:p>
        </w:tc>
      </w:tr>
    </w:tbl>
    <w:p w14:paraId="2AAC1102" w14:textId="77777777" w:rsidR="00FD744C" w:rsidRPr="00FD744C" w:rsidRDefault="00FD744C" w:rsidP="00FD744C">
      <w:pPr>
        <w:rPr>
          <w:ins w:id="825" w:author="Jason Kahn" w:date="2023-08-24T01:41:00Z"/>
          <w:lang w:eastAsia="en-US"/>
        </w:rPr>
      </w:pPr>
    </w:p>
    <w:p w14:paraId="26153512" w14:textId="77777777" w:rsidR="00FD744C" w:rsidRPr="00FD744C" w:rsidRDefault="00FD744C" w:rsidP="00FD744C">
      <w:pPr>
        <w:pStyle w:val="TH"/>
        <w:rPr>
          <w:ins w:id="826" w:author="Jason Kahn" w:date="2023-08-24T01:41:00Z"/>
        </w:rPr>
      </w:pPr>
      <w:ins w:id="827" w:author="Jason Kahn" w:date="2023-08-24T01:41:00Z">
        <w:r w:rsidRPr="00FD744C">
          <w:t>Table 6.1.22.3.3-11: SIP MESSAGE from the SS (step 5, Table 6.1.22.3.2-1;</w:t>
        </w:r>
        <w:r w:rsidRPr="00FD744C">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744C" w:rsidRPr="00FD744C" w14:paraId="5781DD38" w14:textId="77777777" w:rsidTr="00F73A9E">
        <w:trPr>
          <w:cantSplit/>
          <w:ins w:id="828" w:author="Jason Kahn" w:date="2023-08-24T01:41:00Z"/>
        </w:trPr>
        <w:tc>
          <w:tcPr>
            <w:tcW w:w="9639" w:type="dxa"/>
            <w:gridSpan w:val="5"/>
            <w:tcBorders>
              <w:top w:val="single" w:sz="4" w:space="0" w:color="auto"/>
              <w:left w:val="single" w:sz="4" w:space="0" w:color="auto"/>
              <w:bottom w:val="single" w:sz="4" w:space="0" w:color="auto"/>
              <w:right w:val="single" w:sz="4" w:space="0" w:color="auto"/>
            </w:tcBorders>
            <w:hideMark/>
          </w:tcPr>
          <w:p w14:paraId="16A1C7FC" w14:textId="77777777" w:rsidR="00FD744C" w:rsidRPr="00FD744C" w:rsidRDefault="00FD744C" w:rsidP="00F73A9E">
            <w:pPr>
              <w:pStyle w:val="TAL"/>
              <w:rPr>
                <w:ins w:id="829" w:author="Jason Kahn" w:date="2023-08-24T01:41:00Z"/>
                <w:rFonts w:cs="Arial"/>
                <w:szCs w:val="18"/>
              </w:rPr>
            </w:pPr>
            <w:ins w:id="830" w:author="Jason Kahn" w:date="2023-08-24T01:41:00Z">
              <w:r w:rsidRPr="00FD744C">
                <w:rPr>
                  <w:rFonts w:cs="Arial"/>
                  <w:szCs w:val="18"/>
                </w:rPr>
                <w:t>Derivation Path: TS 36.579-1 [2], Table 5.5.2.7.2-1, condition MCDATA_SDS, MCDATA_SIGNALLING</w:t>
              </w:r>
            </w:ins>
          </w:p>
        </w:tc>
      </w:tr>
      <w:tr w:rsidR="00FD744C" w:rsidRPr="00FD744C" w14:paraId="40AE52E7" w14:textId="77777777" w:rsidTr="00F73A9E">
        <w:trPr>
          <w:ins w:id="831" w:author="Jason Kahn" w:date="2023-08-24T01:41:00Z"/>
        </w:trPr>
        <w:tc>
          <w:tcPr>
            <w:tcW w:w="2835" w:type="dxa"/>
            <w:tcBorders>
              <w:top w:val="single" w:sz="4" w:space="0" w:color="auto"/>
              <w:left w:val="single" w:sz="4" w:space="0" w:color="auto"/>
              <w:bottom w:val="single" w:sz="4" w:space="0" w:color="auto"/>
              <w:right w:val="single" w:sz="4" w:space="0" w:color="auto"/>
            </w:tcBorders>
            <w:hideMark/>
          </w:tcPr>
          <w:p w14:paraId="2C10A2E8" w14:textId="77777777" w:rsidR="00FD744C" w:rsidRPr="00FD744C" w:rsidRDefault="00FD744C" w:rsidP="00F73A9E">
            <w:pPr>
              <w:pStyle w:val="TAH"/>
              <w:rPr>
                <w:ins w:id="832" w:author="Jason Kahn" w:date="2023-08-24T01:41:00Z"/>
                <w:bCs/>
              </w:rPr>
            </w:pPr>
            <w:ins w:id="833" w:author="Jason Kahn" w:date="2023-08-24T01:41:00Z">
              <w:r w:rsidRPr="00FD744C">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4677E6" w14:textId="77777777" w:rsidR="00FD744C" w:rsidRPr="00FD744C" w:rsidRDefault="00FD744C" w:rsidP="00F73A9E">
            <w:pPr>
              <w:pStyle w:val="TAH"/>
              <w:rPr>
                <w:ins w:id="834" w:author="Jason Kahn" w:date="2023-08-24T01:41:00Z"/>
                <w:bCs/>
              </w:rPr>
            </w:pPr>
            <w:ins w:id="835" w:author="Jason Kahn" w:date="2023-08-24T01:41:00Z">
              <w:r w:rsidRPr="00FD744C">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B726F52" w14:textId="77777777" w:rsidR="00FD744C" w:rsidRPr="00FD744C" w:rsidRDefault="00FD744C" w:rsidP="00F73A9E">
            <w:pPr>
              <w:pStyle w:val="TAH"/>
              <w:rPr>
                <w:ins w:id="836" w:author="Jason Kahn" w:date="2023-08-24T01:41:00Z"/>
                <w:bCs/>
              </w:rPr>
            </w:pPr>
            <w:ins w:id="837" w:author="Jason Kahn" w:date="2023-08-24T01:41:00Z">
              <w:r w:rsidRPr="00FD744C">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025828C" w14:textId="77777777" w:rsidR="00FD744C" w:rsidRPr="00FD744C" w:rsidRDefault="00FD744C" w:rsidP="00F73A9E">
            <w:pPr>
              <w:pStyle w:val="TAH"/>
              <w:rPr>
                <w:ins w:id="838" w:author="Jason Kahn" w:date="2023-08-24T01:41:00Z"/>
                <w:bCs/>
              </w:rPr>
            </w:pPr>
            <w:ins w:id="839" w:author="Jason Kahn" w:date="2023-08-24T01:41:00Z">
              <w:r w:rsidRPr="00FD744C">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A0DDB99" w14:textId="77777777" w:rsidR="00FD744C" w:rsidRPr="00FD744C" w:rsidRDefault="00FD744C" w:rsidP="00F73A9E">
            <w:pPr>
              <w:pStyle w:val="TAH"/>
              <w:rPr>
                <w:ins w:id="840" w:author="Jason Kahn" w:date="2023-08-24T01:41:00Z"/>
                <w:bCs/>
              </w:rPr>
            </w:pPr>
            <w:ins w:id="841" w:author="Jason Kahn" w:date="2023-08-24T01:41:00Z">
              <w:r w:rsidRPr="00FD744C">
                <w:rPr>
                  <w:bCs/>
                </w:rPr>
                <w:t>Condition</w:t>
              </w:r>
            </w:ins>
          </w:p>
        </w:tc>
      </w:tr>
      <w:tr w:rsidR="00FD744C" w:rsidRPr="00FD744C" w14:paraId="53A8C00D" w14:textId="77777777" w:rsidTr="00F73A9E">
        <w:trPr>
          <w:ins w:id="842" w:author="Jason Kahn" w:date="2023-08-24T01:41:00Z"/>
        </w:trPr>
        <w:tc>
          <w:tcPr>
            <w:tcW w:w="2835" w:type="dxa"/>
            <w:tcBorders>
              <w:top w:val="single" w:sz="4" w:space="0" w:color="auto"/>
              <w:left w:val="single" w:sz="4" w:space="0" w:color="auto"/>
              <w:bottom w:val="single" w:sz="4" w:space="0" w:color="auto"/>
              <w:right w:val="single" w:sz="4" w:space="0" w:color="auto"/>
            </w:tcBorders>
            <w:vAlign w:val="center"/>
            <w:hideMark/>
          </w:tcPr>
          <w:p w14:paraId="7AAF335E" w14:textId="77777777" w:rsidR="00FD744C" w:rsidRPr="00FD744C" w:rsidRDefault="00FD744C" w:rsidP="00F73A9E">
            <w:pPr>
              <w:pStyle w:val="TAL"/>
              <w:rPr>
                <w:ins w:id="843" w:author="Jason Kahn" w:date="2023-08-24T01:41:00Z"/>
                <w:b/>
                <w:bCs/>
              </w:rPr>
            </w:pPr>
            <w:ins w:id="844" w:author="Jason Kahn" w:date="2023-08-24T01:41:00Z">
              <w:r w:rsidRPr="00FD74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E5299FB" w14:textId="77777777" w:rsidR="00FD744C" w:rsidRPr="00FD744C" w:rsidRDefault="00FD744C" w:rsidP="00F73A9E">
            <w:pPr>
              <w:pStyle w:val="TAL"/>
              <w:rPr>
                <w:ins w:id="845" w:author="Jason Kahn" w:date="2023-08-24T01:41:00Z"/>
              </w:rPr>
            </w:pPr>
          </w:p>
        </w:tc>
        <w:tc>
          <w:tcPr>
            <w:tcW w:w="2126" w:type="dxa"/>
            <w:tcBorders>
              <w:top w:val="single" w:sz="4" w:space="0" w:color="auto"/>
              <w:left w:val="single" w:sz="4" w:space="0" w:color="auto"/>
              <w:bottom w:val="single" w:sz="4" w:space="0" w:color="auto"/>
              <w:right w:val="single" w:sz="4" w:space="0" w:color="auto"/>
            </w:tcBorders>
          </w:tcPr>
          <w:p w14:paraId="31E9FD56" w14:textId="77777777" w:rsidR="00FD744C" w:rsidRPr="00FD744C" w:rsidRDefault="00FD744C" w:rsidP="00F73A9E">
            <w:pPr>
              <w:pStyle w:val="TAL"/>
              <w:rPr>
                <w:ins w:id="846" w:author="Jason Kahn" w:date="2023-08-24T01:41:00Z"/>
              </w:rPr>
            </w:pPr>
          </w:p>
        </w:tc>
        <w:tc>
          <w:tcPr>
            <w:tcW w:w="1418" w:type="dxa"/>
            <w:tcBorders>
              <w:top w:val="single" w:sz="4" w:space="0" w:color="auto"/>
              <w:left w:val="single" w:sz="4" w:space="0" w:color="auto"/>
              <w:bottom w:val="single" w:sz="4" w:space="0" w:color="auto"/>
              <w:right w:val="single" w:sz="4" w:space="0" w:color="auto"/>
            </w:tcBorders>
          </w:tcPr>
          <w:p w14:paraId="78A8AD32" w14:textId="77777777" w:rsidR="00FD744C" w:rsidRPr="00FD744C" w:rsidRDefault="00FD744C" w:rsidP="00F73A9E">
            <w:pPr>
              <w:pStyle w:val="TAL"/>
              <w:rPr>
                <w:ins w:id="847" w:author="Jason Kahn" w:date="2023-08-24T01:41:00Z"/>
              </w:rPr>
            </w:pPr>
          </w:p>
        </w:tc>
        <w:tc>
          <w:tcPr>
            <w:tcW w:w="1134" w:type="dxa"/>
            <w:tcBorders>
              <w:top w:val="single" w:sz="4" w:space="0" w:color="auto"/>
              <w:left w:val="single" w:sz="4" w:space="0" w:color="auto"/>
              <w:bottom w:val="single" w:sz="4" w:space="0" w:color="auto"/>
              <w:right w:val="single" w:sz="4" w:space="0" w:color="auto"/>
            </w:tcBorders>
            <w:vAlign w:val="bottom"/>
          </w:tcPr>
          <w:p w14:paraId="7A095903" w14:textId="77777777" w:rsidR="00FD744C" w:rsidRPr="00FD744C" w:rsidRDefault="00FD744C" w:rsidP="00F73A9E">
            <w:pPr>
              <w:pStyle w:val="TAL"/>
              <w:rPr>
                <w:ins w:id="848" w:author="Jason Kahn" w:date="2023-08-24T01:41:00Z"/>
              </w:rPr>
            </w:pPr>
          </w:p>
        </w:tc>
      </w:tr>
      <w:tr w:rsidR="00FD744C" w:rsidRPr="00FD744C" w14:paraId="3283F93A" w14:textId="77777777" w:rsidTr="00F73A9E">
        <w:trPr>
          <w:ins w:id="849" w:author="Jason Kahn" w:date="2023-08-24T01:41:00Z"/>
        </w:trPr>
        <w:tc>
          <w:tcPr>
            <w:tcW w:w="2835" w:type="dxa"/>
            <w:tcBorders>
              <w:top w:val="single" w:sz="4" w:space="0" w:color="auto"/>
              <w:left w:val="single" w:sz="4" w:space="0" w:color="auto"/>
              <w:bottom w:val="single" w:sz="4" w:space="0" w:color="auto"/>
              <w:right w:val="single" w:sz="4" w:space="0" w:color="auto"/>
            </w:tcBorders>
            <w:vAlign w:val="center"/>
            <w:hideMark/>
          </w:tcPr>
          <w:p w14:paraId="0BDC8539" w14:textId="77777777" w:rsidR="00FD744C" w:rsidRPr="00FD744C" w:rsidRDefault="00FD744C" w:rsidP="00F73A9E">
            <w:pPr>
              <w:pStyle w:val="TAL"/>
              <w:rPr>
                <w:ins w:id="850" w:author="Jason Kahn" w:date="2023-08-24T01:41:00Z"/>
              </w:rPr>
            </w:pPr>
            <w:ins w:id="851" w:author="Jason Kahn" w:date="2023-08-24T01:41:00Z">
              <w:r w:rsidRPr="00FD744C">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5EF8EA9" w14:textId="77777777" w:rsidR="00FD744C" w:rsidRPr="00FD744C" w:rsidRDefault="00FD744C" w:rsidP="00F73A9E">
            <w:pPr>
              <w:pStyle w:val="TAL"/>
              <w:rPr>
                <w:ins w:id="852" w:author="Jason Kahn" w:date="2023-08-24T01:41:00Z"/>
              </w:rPr>
            </w:pPr>
          </w:p>
        </w:tc>
        <w:tc>
          <w:tcPr>
            <w:tcW w:w="2126" w:type="dxa"/>
            <w:tcBorders>
              <w:top w:val="single" w:sz="4" w:space="0" w:color="auto"/>
              <w:left w:val="single" w:sz="4" w:space="0" w:color="auto"/>
              <w:bottom w:val="single" w:sz="4" w:space="0" w:color="auto"/>
              <w:right w:val="single" w:sz="4" w:space="0" w:color="auto"/>
            </w:tcBorders>
            <w:hideMark/>
          </w:tcPr>
          <w:p w14:paraId="7240B0A6" w14:textId="77777777" w:rsidR="00FD744C" w:rsidRPr="00FD744C" w:rsidRDefault="00FD744C" w:rsidP="00F73A9E">
            <w:pPr>
              <w:pStyle w:val="TAL"/>
              <w:rPr>
                <w:ins w:id="853" w:author="Jason Kahn" w:date="2023-08-24T01:41:00Z"/>
              </w:rPr>
            </w:pPr>
            <w:proofErr w:type="spellStart"/>
            <w:ins w:id="854" w:author="Jason Kahn" w:date="2023-08-24T01:41:00Z">
              <w:r w:rsidRPr="00FD744C">
                <w:rPr>
                  <w:b/>
                  <w:bCs/>
                </w:rPr>
                <w:t>MCData</w:t>
              </w:r>
              <w:proofErr w:type="spellEnd"/>
              <w:r w:rsidRPr="00FD744C">
                <w:rPr>
                  <w:b/>
                  <w:bCs/>
                </w:rPr>
                <w:t xml:space="preserve"> Data signalling message</w:t>
              </w:r>
            </w:ins>
          </w:p>
        </w:tc>
        <w:tc>
          <w:tcPr>
            <w:tcW w:w="1418" w:type="dxa"/>
            <w:tcBorders>
              <w:top w:val="single" w:sz="4" w:space="0" w:color="auto"/>
              <w:left w:val="single" w:sz="4" w:space="0" w:color="auto"/>
              <w:bottom w:val="single" w:sz="4" w:space="0" w:color="auto"/>
              <w:right w:val="single" w:sz="4" w:space="0" w:color="auto"/>
            </w:tcBorders>
          </w:tcPr>
          <w:p w14:paraId="36C5C68B" w14:textId="77777777" w:rsidR="00FD744C" w:rsidRPr="00FD744C" w:rsidRDefault="00FD744C" w:rsidP="00F73A9E">
            <w:pPr>
              <w:pStyle w:val="TAL"/>
              <w:rPr>
                <w:ins w:id="855" w:author="Jason Kahn" w:date="2023-08-24T01:41:00Z"/>
              </w:rPr>
            </w:pPr>
          </w:p>
        </w:tc>
        <w:tc>
          <w:tcPr>
            <w:tcW w:w="1134" w:type="dxa"/>
            <w:tcBorders>
              <w:top w:val="single" w:sz="4" w:space="0" w:color="auto"/>
              <w:left w:val="single" w:sz="4" w:space="0" w:color="auto"/>
              <w:bottom w:val="single" w:sz="4" w:space="0" w:color="auto"/>
              <w:right w:val="single" w:sz="4" w:space="0" w:color="auto"/>
            </w:tcBorders>
          </w:tcPr>
          <w:p w14:paraId="5C5E8E3F" w14:textId="77777777" w:rsidR="00FD744C" w:rsidRPr="00FD744C" w:rsidRDefault="00FD744C" w:rsidP="00F73A9E">
            <w:pPr>
              <w:pStyle w:val="TAL"/>
              <w:rPr>
                <w:ins w:id="856" w:author="Jason Kahn" w:date="2023-08-24T01:41:00Z"/>
              </w:rPr>
            </w:pPr>
          </w:p>
        </w:tc>
      </w:tr>
      <w:tr w:rsidR="00FD744C" w:rsidRPr="00FD744C" w14:paraId="716EA3EB" w14:textId="77777777" w:rsidTr="00F73A9E">
        <w:trPr>
          <w:ins w:id="857" w:author="Jason Kahn" w:date="2023-08-24T01:41:00Z"/>
        </w:trPr>
        <w:tc>
          <w:tcPr>
            <w:tcW w:w="2835" w:type="dxa"/>
            <w:tcBorders>
              <w:top w:val="single" w:sz="4" w:space="0" w:color="auto"/>
              <w:left w:val="single" w:sz="4" w:space="0" w:color="auto"/>
              <w:bottom w:val="single" w:sz="4" w:space="0" w:color="auto"/>
              <w:right w:val="single" w:sz="4" w:space="0" w:color="auto"/>
            </w:tcBorders>
            <w:hideMark/>
          </w:tcPr>
          <w:p w14:paraId="0BFD06F5" w14:textId="77777777" w:rsidR="00FD744C" w:rsidRPr="00FD744C" w:rsidRDefault="00FD744C" w:rsidP="00F73A9E">
            <w:pPr>
              <w:pStyle w:val="TAL"/>
              <w:rPr>
                <w:ins w:id="858" w:author="Jason Kahn" w:date="2023-08-24T01:41:00Z"/>
              </w:rPr>
            </w:pPr>
            <w:ins w:id="859" w:author="Jason Kahn" w:date="2023-08-24T01:41:00Z">
              <w:r w:rsidRPr="00FD744C">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00932A" w14:textId="77777777" w:rsidR="00FD744C" w:rsidRPr="00FD744C" w:rsidRDefault="00FD744C" w:rsidP="00F73A9E">
            <w:pPr>
              <w:pStyle w:val="TAL"/>
              <w:rPr>
                <w:ins w:id="860" w:author="Jason Kahn" w:date="2023-08-24T01:41:00Z"/>
              </w:rPr>
            </w:pPr>
            <w:proofErr w:type="spellStart"/>
            <w:ins w:id="861" w:author="Jason Kahn" w:date="2023-08-24T01:41:00Z">
              <w:r w:rsidRPr="00FD744C">
                <w:t>MCData</w:t>
              </w:r>
              <w:proofErr w:type="spellEnd"/>
              <w:r w:rsidRPr="00FD744C">
                <w:t xml:space="preserve"> Protected Payload Message containing SDS NOTIFICATION as described in Table 6.1.22.3.3-12</w:t>
              </w:r>
            </w:ins>
          </w:p>
        </w:tc>
        <w:tc>
          <w:tcPr>
            <w:tcW w:w="2126" w:type="dxa"/>
            <w:tcBorders>
              <w:top w:val="single" w:sz="4" w:space="0" w:color="auto"/>
              <w:left w:val="single" w:sz="4" w:space="0" w:color="auto"/>
              <w:bottom w:val="single" w:sz="4" w:space="0" w:color="auto"/>
              <w:right w:val="single" w:sz="4" w:space="0" w:color="auto"/>
            </w:tcBorders>
          </w:tcPr>
          <w:p w14:paraId="021A618B" w14:textId="77777777" w:rsidR="00FD744C" w:rsidRPr="00FD744C" w:rsidRDefault="00FD744C" w:rsidP="00F73A9E">
            <w:pPr>
              <w:pStyle w:val="TAL"/>
              <w:rPr>
                <w:ins w:id="862" w:author="Jason Kahn" w:date="2023-08-24T01:41:00Z"/>
              </w:rPr>
            </w:pPr>
          </w:p>
        </w:tc>
        <w:tc>
          <w:tcPr>
            <w:tcW w:w="1418" w:type="dxa"/>
            <w:tcBorders>
              <w:top w:val="single" w:sz="4" w:space="0" w:color="auto"/>
              <w:left w:val="single" w:sz="4" w:space="0" w:color="auto"/>
              <w:bottom w:val="single" w:sz="4" w:space="0" w:color="auto"/>
              <w:right w:val="single" w:sz="4" w:space="0" w:color="auto"/>
            </w:tcBorders>
          </w:tcPr>
          <w:p w14:paraId="491CB636" w14:textId="77777777" w:rsidR="00FD744C" w:rsidRPr="00FD744C" w:rsidRDefault="00FD744C" w:rsidP="00F73A9E">
            <w:pPr>
              <w:pStyle w:val="TAL"/>
              <w:rPr>
                <w:ins w:id="863" w:author="Jason Kahn" w:date="2023-08-24T01:41:00Z"/>
              </w:rPr>
            </w:pPr>
          </w:p>
        </w:tc>
        <w:tc>
          <w:tcPr>
            <w:tcW w:w="1134" w:type="dxa"/>
            <w:tcBorders>
              <w:top w:val="single" w:sz="4" w:space="0" w:color="auto"/>
              <w:left w:val="single" w:sz="4" w:space="0" w:color="auto"/>
              <w:bottom w:val="single" w:sz="4" w:space="0" w:color="auto"/>
              <w:right w:val="single" w:sz="4" w:space="0" w:color="auto"/>
            </w:tcBorders>
          </w:tcPr>
          <w:p w14:paraId="6D870F9B" w14:textId="77777777" w:rsidR="00FD744C" w:rsidRPr="00FD744C" w:rsidRDefault="00FD744C" w:rsidP="00F73A9E">
            <w:pPr>
              <w:pStyle w:val="TAL"/>
              <w:rPr>
                <w:ins w:id="864" w:author="Jason Kahn" w:date="2023-08-24T01:41:00Z"/>
              </w:rPr>
            </w:pPr>
          </w:p>
        </w:tc>
      </w:tr>
    </w:tbl>
    <w:p w14:paraId="3C935CE4" w14:textId="77777777" w:rsidR="00FD744C" w:rsidRPr="00FD744C" w:rsidRDefault="00FD744C" w:rsidP="00FD744C">
      <w:pPr>
        <w:rPr>
          <w:ins w:id="865" w:author="Jason Kahn" w:date="2023-08-24T01:41:00Z"/>
          <w:lang w:eastAsia="en-US"/>
        </w:rPr>
      </w:pPr>
    </w:p>
    <w:p w14:paraId="7C5F6DAB" w14:textId="77777777" w:rsidR="00FD744C" w:rsidRPr="00FD744C" w:rsidRDefault="00FD744C" w:rsidP="00FD744C">
      <w:pPr>
        <w:pStyle w:val="TH"/>
        <w:rPr>
          <w:ins w:id="866" w:author="Jason Kahn" w:date="2023-08-24T01:41:00Z"/>
        </w:rPr>
      </w:pPr>
      <w:ins w:id="867" w:author="Jason Kahn" w:date="2023-08-24T01:41:00Z">
        <w:r w:rsidRPr="00FD744C">
          <w:t>Table 6.1.22.3.3-12: SDS NOTIFICATION (Table 6.1.22.3.3-11)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744C" w:rsidRPr="00FD744C" w14:paraId="1E86B6A9" w14:textId="77777777" w:rsidTr="00F73A9E">
        <w:trPr>
          <w:cantSplit/>
          <w:ins w:id="868" w:author="Jason Kahn" w:date="2023-08-24T01:41:00Z"/>
        </w:trPr>
        <w:tc>
          <w:tcPr>
            <w:tcW w:w="9639" w:type="dxa"/>
            <w:tcBorders>
              <w:top w:val="single" w:sz="4" w:space="0" w:color="auto"/>
              <w:left w:val="single" w:sz="4" w:space="0" w:color="auto"/>
              <w:bottom w:val="single" w:sz="4" w:space="0" w:color="auto"/>
              <w:right w:val="single" w:sz="4" w:space="0" w:color="auto"/>
            </w:tcBorders>
            <w:hideMark/>
          </w:tcPr>
          <w:p w14:paraId="73FF26F7" w14:textId="77777777" w:rsidR="00FD744C" w:rsidRPr="00FD744C" w:rsidRDefault="00FD744C" w:rsidP="00F73A9E">
            <w:pPr>
              <w:pStyle w:val="TAL"/>
              <w:rPr>
                <w:ins w:id="869" w:author="Jason Kahn" w:date="2023-08-24T01:41:00Z"/>
                <w:rFonts w:cs="Arial"/>
                <w:szCs w:val="18"/>
              </w:rPr>
            </w:pPr>
            <w:ins w:id="870" w:author="Jason Kahn" w:date="2023-08-24T01:41:00Z">
              <w:r w:rsidRPr="00FD744C">
                <w:rPr>
                  <w:rFonts w:cs="Arial"/>
                  <w:szCs w:val="18"/>
                </w:rPr>
                <w:t>Derivation Path: TS 36.579-1 [2], Table 5.5.3.8.4-1, condition DELIVERED</w:t>
              </w:r>
            </w:ins>
          </w:p>
        </w:tc>
      </w:tr>
    </w:tbl>
    <w:p w14:paraId="311A3EA6" w14:textId="77777777" w:rsidR="00FD744C" w:rsidRPr="00FD744C" w:rsidRDefault="00FD744C" w:rsidP="00FD744C">
      <w:pPr>
        <w:rPr>
          <w:ins w:id="871" w:author="Jason Kahn" w:date="2023-08-24T01:41:00Z"/>
          <w:lang w:eastAsia="en-US"/>
        </w:rPr>
      </w:pPr>
    </w:p>
    <w:p w14:paraId="1A1E1C9E" w14:textId="77777777" w:rsidR="006641DC" w:rsidRPr="00FD744C" w:rsidRDefault="006641DC" w:rsidP="006641DC"/>
    <w:p w14:paraId="103C9A37" w14:textId="77777777" w:rsidR="006641DC" w:rsidRPr="008B5639" w:rsidRDefault="006641DC" w:rsidP="006641DC">
      <w:pPr>
        <w:rPr>
          <w:color w:val="FF0000"/>
          <w:sz w:val="44"/>
          <w:szCs w:val="44"/>
        </w:rPr>
      </w:pPr>
      <w:r w:rsidRPr="00FD744C">
        <w:rPr>
          <w:color w:val="FF0000"/>
          <w:sz w:val="44"/>
          <w:szCs w:val="44"/>
        </w:rPr>
        <w:t>&lt;END OF CHANGES&gt;</w:t>
      </w:r>
    </w:p>
    <w:p w14:paraId="7FF4E806" w14:textId="77777777" w:rsidR="006641DC" w:rsidRDefault="006641DC" w:rsidP="006641DC"/>
    <w:bookmarkEnd w:id="14"/>
    <w:bookmarkEnd w:id="15"/>
    <w:bookmarkEnd w:id="16"/>
    <w:bookmarkEnd w:id="17"/>
    <w:bookmarkEnd w:id="18"/>
    <w:bookmarkEnd w:id="19"/>
    <w:bookmarkEnd w:id="20"/>
    <w:bookmarkEnd w:id="21"/>
    <w:bookmarkEnd w:id="22"/>
    <w:bookmarkEnd w:id="23"/>
    <w:bookmarkEnd w:id="27"/>
    <w:bookmarkEnd w:id="28"/>
    <w:p w14:paraId="7D495070" w14:textId="77777777" w:rsidR="006641DC" w:rsidRPr="007864FF" w:rsidRDefault="006641DC" w:rsidP="00A35FBA">
      <w:pPr>
        <w:rPr>
          <w:lang w:eastAsia="en-US"/>
        </w:rPr>
      </w:pPr>
    </w:p>
    <w:sectPr w:rsidR="006641DC" w:rsidRPr="007864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91633" w14:textId="77777777" w:rsidR="00BB5BC7" w:rsidRDefault="00BB5BC7">
      <w:r>
        <w:separator/>
      </w:r>
    </w:p>
  </w:endnote>
  <w:endnote w:type="continuationSeparator" w:id="0">
    <w:p w14:paraId="51714697" w14:textId="77777777" w:rsidR="00BB5BC7" w:rsidRDefault="00BB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2BB30" w14:textId="77777777" w:rsidR="00BB5BC7" w:rsidRDefault="00BB5BC7">
      <w:r>
        <w:separator/>
      </w:r>
    </w:p>
  </w:footnote>
  <w:footnote w:type="continuationSeparator" w:id="0">
    <w:p w14:paraId="61DCDDC3" w14:textId="77777777" w:rsidR="00BB5BC7" w:rsidRDefault="00BB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3FD54" w14:textId="77777777" w:rsidR="003C4C0A" w:rsidRDefault="003C4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0C44C46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3239AF45"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AAA">
      <w:rPr>
        <w:rFonts w:ascii="Arial" w:hAnsi="Arial" w:cs="Arial"/>
        <w:b/>
        <w:noProof/>
        <w:sz w:val="18"/>
        <w:szCs w:val="18"/>
      </w:rPr>
      <w:t>2</w:t>
    </w:r>
    <w:r>
      <w:rPr>
        <w:rFonts w:ascii="Arial" w:hAnsi="Arial" w:cs="Arial"/>
        <w:b/>
        <w:sz w:val="18"/>
        <w:szCs w:val="18"/>
      </w:rPr>
      <w:fldChar w:fldCharType="end"/>
    </w:r>
  </w:p>
  <w:p w14:paraId="3386B60D" w14:textId="1C51B1BE"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724B3"/>
    <w:rsid w:val="00080512"/>
    <w:rsid w:val="00081D24"/>
    <w:rsid w:val="00096D69"/>
    <w:rsid w:val="000A0DD4"/>
    <w:rsid w:val="000A1000"/>
    <w:rsid w:val="000A38D0"/>
    <w:rsid w:val="000A455F"/>
    <w:rsid w:val="000C4180"/>
    <w:rsid w:val="000C47C3"/>
    <w:rsid w:val="000D4DD7"/>
    <w:rsid w:val="000D58AB"/>
    <w:rsid w:val="000E5A1A"/>
    <w:rsid w:val="000F38FD"/>
    <w:rsid w:val="000F481E"/>
    <w:rsid w:val="000F52F2"/>
    <w:rsid w:val="00112F39"/>
    <w:rsid w:val="00133525"/>
    <w:rsid w:val="0014350B"/>
    <w:rsid w:val="00157B10"/>
    <w:rsid w:val="001702D7"/>
    <w:rsid w:val="00171EBE"/>
    <w:rsid w:val="001725DB"/>
    <w:rsid w:val="00187A24"/>
    <w:rsid w:val="001A45CF"/>
    <w:rsid w:val="001A4C42"/>
    <w:rsid w:val="001A7420"/>
    <w:rsid w:val="001B6637"/>
    <w:rsid w:val="001B69C7"/>
    <w:rsid w:val="001B7C4E"/>
    <w:rsid w:val="001C21C3"/>
    <w:rsid w:val="001C577B"/>
    <w:rsid w:val="001C7D8A"/>
    <w:rsid w:val="001D02C2"/>
    <w:rsid w:val="001D3FEA"/>
    <w:rsid w:val="001E1BE1"/>
    <w:rsid w:val="001E5B00"/>
    <w:rsid w:val="001F0C1D"/>
    <w:rsid w:val="001F0C67"/>
    <w:rsid w:val="001F1132"/>
    <w:rsid w:val="001F168B"/>
    <w:rsid w:val="00202919"/>
    <w:rsid w:val="00203BEC"/>
    <w:rsid w:val="002055FF"/>
    <w:rsid w:val="00214B79"/>
    <w:rsid w:val="002202AF"/>
    <w:rsid w:val="0022625B"/>
    <w:rsid w:val="002347A2"/>
    <w:rsid w:val="00243626"/>
    <w:rsid w:val="00243B09"/>
    <w:rsid w:val="00246538"/>
    <w:rsid w:val="00253B20"/>
    <w:rsid w:val="002606C5"/>
    <w:rsid w:val="002675F0"/>
    <w:rsid w:val="002737D2"/>
    <w:rsid w:val="00275329"/>
    <w:rsid w:val="00287FC0"/>
    <w:rsid w:val="00296D34"/>
    <w:rsid w:val="002A569A"/>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C4C0A"/>
    <w:rsid w:val="003D551B"/>
    <w:rsid w:val="003E61E7"/>
    <w:rsid w:val="003F40AE"/>
    <w:rsid w:val="003F762B"/>
    <w:rsid w:val="004064DB"/>
    <w:rsid w:val="00407295"/>
    <w:rsid w:val="0041652B"/>
    <w:rsid w:val="00423334"/>
    <w:rsid w:val="00425192"/>
    <w:rsid w:val="004312E8"/>
    <w:rsid w:val="00434453"/>
    <w:rsid w:val="004345EC"/>
    <w:rsid w:val="00444DA4"/>
    <w:rsid w:val="00451CFF"/>
    <w:rsid w:val="00453176"/>
    <w:rsid w:val="004545C5"/>
    <w:rsid w:val="004635CC"/>
    <w:rsid w:val="00465515"/>
    <w:rsid w:val="00494FC8"/>
    <w:rsid w:val="004A02E3"/>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2E96"/>
    <w:rsid w:val="00543E6C"/>
    <w:rsid w:val="00555CFD"/>
    <w:rsid w:val="00556DFB"/>
    <w:rsid w:val="00560410"/>
    <w:rsid w:val="00562290"/>
    <w:rsid w:val="00565087"/>
    <w:rsid w:val="0057008D"/>
    <w:rsid w:val="005708EA"/>
    <w:rsid w:val="005817C6"/>
    <w:rsid w:val="005851E8"/>
    <w:rsid w:val="00597B11"/>
    <w:rsid w:val="005A442F"/>
    <w:rsid w:val="005D2E01"/>
    <w:rsid w:val="005D6477"/>
    <w:rsid w:val="005D7526"/>
    <w:rsid w:val="005E1ED0"/>
    <w:rsid w:val="005E4BB2"/>
    <w:rsid w:val="005E56AE"/>
    <w:rsid w:val="00602AEA"/>
    <w:rsid w:val="00605819"/>
    <w:rsid w:val="00607657"/>
    <w:rsid w:val="006117BA"/>
    <w:rsid w:val="00614FDF"/>
    <w:rsid w:val="00621293"/>
    <w:rsid w:val="00624402"/>
    <w:rsid w:val="006317AD"/>
    <w:rsid w:val="006336D6"/>
    <w:rsid w:val="0063543D"/>
    <w:rsid w:val="00637FD3"/>
    <w:rsid w:val="00647114"/>
    <w:rsid w:val="00647D31"/>
    <w:rsid w:val="00653F27"/>
    <w:rsid w:val="006641DC"/>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868A3"/>
    <w:rsid w:val="00787AAA"/>
    <w:rsid w:val="00793D7F"/>
    <w:rsid w:val="00795CCE"/>
    <w:rsid w:val="007B600E"/>
    <w:rsid w:val="007B6ADB"/>
    <w:rsid w:val="007C6EE8"/>
    <w:rsid w:val="007D146A"/>
    <w:rsid w:val="007D5D76"/>
    <w:rsid w:val="007D76C0"/>
    <w:rsid w:val="007E3498"/>
    <w:rsid w:val="007F0F4A"/>
    <w:rsid w:val="007F2F9B"/>
    <w:rsid w:val="007F3ABA"/>
    <w:rsid w:val="008028A4"/>
    <w:rsid w:val="00823496"/>
    <w:rsid w:val="008302D0"/>
    <w:rsid w:val="00830747"/>
    <w:rsid w:val="0083167B"/>
    <w:rsid w:val="008453DA"/>
    <w:rsid w:val="00861861"/>
    <w:rsid w:val="008646E3"/>
    <w:rsid w:val="008649AD"/>
    <w:rsid w:val="00866027"/>
    <w:rsid w:val="00867F7F"/>
    <w:rsid w:val="008768CA"/>
    <w:rsid w:val="00881CC2"/>
    <w:rsid w:val="00887784"/>
    <w:rsid w:val="00890F22"/>
    <w:rsid w:val="008B53A7"/>
    <w:rsid w:val="008C0E77"/>
    <w:rsid w:val="008C384C"/>
    <w:rsid w:val="008C55CA"/>
    <w:rsid w:val="008E6F9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32EE"/>
    <w:rsid w:val="00A82346"/>
    <w:rsid w:val="00A92BA1"/>
    <w:rsid w:val="00AA4614"/>
    <w:rsid w:val="00AA7F49"/>
    <w:rsid w:val="00AC530C"/>
    <w:rsid w:val="00AC6BC6"/>
    <w:rsid w:val="00AD0D71"/>
    <w:rsid w:val="00AE65E2"/>
    <w:rsid w:val="00AF6FE4"/>
    <w:rsid w:val="00B071E9"/>
    <w:rsid w:val="00B139CB"/>
    <w:rsid w:val="00B15449"/>
    <w:rsid w:val="00B270C8"/>
    <w:rsid w:val="00B32064"/>
    <w:rsid w:val="00B36083"/>
    <w:rsid w:val="00B41F5F"/>
    <w:rsid w:val="00B65C55"/>
    <w:rsid w:val="00B67876"/>
    <w:rsid w:val="00B71C03"/>
    <w:rsid w:val="00B71CEC"/>
    <w:rsid w:val="00B93086"/>
    <w:rsid w:val="00B93CA2"/>
    <w:rsid w:val="00BA19ED"/>
    <w:rsid w:val="00BA4B8D"/>
    <w:rsid w:val="00BB5BC7"/>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D7D47"/>
    <w:rsid w:val="00CF0BD4"/>
    <w:rsid w:val="00CF52AF"/>
    <w:rsid w:val="00D00301"/>
    <w:rsid w:val="00D0542B"/>
    <w:rsid w:val="00D12609"/>
    <w:rsid w:val="00D1666F"/>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B39A0"/>
    <w:rsid w:val="00DC309B"/>
    <w:rsid w:val="00DC4DA2"/>
    <w:rsid w:val="00DD4C17"/>
    <w:rsid w:val="00DD74A5"/>
    <w:rsid w:val="00DF2B1F"/>
    <w:rsid w:val="00DF2F4B"/>
    <w:rsid w:val="00DF5E46"/>
    <w:rsid w:val="00DF62CD"/>
    <w:rsid w:val="00DF634D"/>
    <w:rsid w:val="00E058AE"/>
    <w:rsid w:val="00E11A63"/>
    <w:rsid w:val="00E1297C"/>
    <w:rsid w:val="00E16509"/>
    <w:rsid w:val="00E3093F"/>
    <w:rsid w:val="00E348F7"/>
    <w:rsid w:val="00E35B06"/>
    <w:rsid w:val="00E44582"/>
    <w:rsid w:val="00E53B0A"/>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D2"/>
    <w:rsid w:val="00F35D38"/>
    <w:rsid w:val="00F418A3"/>
    <w:rsid w:val="00F653B8"/>
    <w:rsid w:val="00F65C5F"/>
    <w:rsid w:val="00F73734"/>
    <w:rsid w:val="00F815BC"/>
    <w:rsid w:val="00F9008D"/>
    <w:rsid w:val="00FA1200"/>
    <w:rsid w:val="00FA1266"/>
    <w:rsid w:val="00FA35E6"/>
    <w:rsid w:val="00FB456C"/>
    <w:rsid w:val="00FC1192"/>
    <w:rsid w:val="00FC2574"/>
    <w:rsid w:val="00FD744C"/>
    <w:rsid w:val="00FD7C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C6AD9-7716-4303-9BB6-487A55D2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3816</Words>
  <Characters>21753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2023-08-25T06:14:00Z</dcterms:created>
  <dcterms:modified xsi:type="dcterms:W3CDTF">2023-08-25T06:14:00Z</dcterms:modified>
</cp:coreProperties>
</file>